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D81C59" w14:textId="77777777" w:rsidR="00CD47C5" w:rsidRPr="00866A3E" w:rsidRDefault="00CD47C5" w:rsidP="00CD47C5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bookmarkStart w:id="0" w:name="_GoBack"/>
      <w:r w:rsidRPr="00866A3E">
        <w:rPr>
          <w:rFonts w:ascii="TH SarabunIT๙" w:hAnsi="TH SarabunIT๙" w:cs="TH SarabunIT๙"/>
          <w:b/>
          <w:bCs/>
          <w:sz w:val="32"/>
          <w:szCs w:val="32"/>
          <w:cs/>
        </w:rPr>
        <w:t>โครงสร้างหลักสูตรกลุ่มสาระการเรียนรู้ภาษาไทย</w:t>
      </w:r>
    </w:p>
    <w:p w14:paraId="10D81C5A" w14:textId="77777777" w:rsidR="00FE730B" w:rsidRPr="00866A3E" w:rsidRDefault="00CD47C5" w:rsidP="00CD47C5">
      <w:pPr>
        <w:tabs>
          <w:tab w:val="left" w:pos="900"/>
          <w:tab w:val="left" w:pos="1800"/>
          <w:tab w:val="left" w:pos="2520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866A3E">
        <w:rPr>
          <w:rFonts w:ascii="TH SarabunIT๙" w:hAnsi="TH SarabunIT๙" w:cs="TH SarabunIT๙"/>
          <w:b/>
          <w:bCs/>
          <w:sz w:val="32"/>
          <w:szCs w:val="32"/>
          <w:cs/>
        </w:rPr>
        <w:t>ระดับชั้นมัธยมศึกษาตอนต้น</w:t>
      </w:r>
    </w:p>
    <w:p w14:paraId="10D81C5B" w14:textId="77777777" w:rsidR="00CD47C5" w:rsidRPr="00866A3E" w:rsidRDefault="00CD47C5" w:rsidP="00CD47C5">
      <w:pPr>
        <w:tabs>
          <w:tab w:val="left" w:pos="900"/>
          <w:tab w:val="left" w:pos="1800"/>
          <w:tab w:val="left" w:pos="2520"/>
        </w:tabs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Ind w:w="652" w:type="dxa"/>
        <w:tblLook w:val="04A0" w:firstRow="1" w:lastRow="0" w:firstColumn="1" w:lastColumn="0" w:noHBand="0" w:noVBand="1"/>
      </w:tblPr>
      <w:tblGrid>
        <w:gridCol w:w="534"/>
        <w:gridCol w:w="1134"/>
        <w:gridCol w:w="1842"/>
        <w:gridCol w:w="1701"/>
        <w:gridCol w:w="1134"/>
      </w:tblGrid>
      <w:tr w:rsidR="00CD47C5" w:rsidRPr="00866A3E" w14:paraId="10D81C5D" w14:textId="77777777" w:rsidTr="000044FD">
        <w:tc>
          <w:tcPr>
            <w:tcW w:w="6345" w:type="dxa"/>
            <w:gridSpan w:val="5"/>
            <w:shd w:val="clear" w:color="auto" w:fill="auto"/>
          </w:tcPr>
          <w:p w14:paraId="10D81C5C" w14:textId="77777777" w:rsidR="00CD47C5" w:rsidRPr="00866A3E" w:rsidRDefault="00CD47C5" w:rsidP="00CD47C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รายวิชาภาษาไทยพื้นฐาน</w:t>
            </w:r>
          </w:p>
        </w:tc>
      </w:tr>
      <w:tr w:rsidR="00356C5F" w:rsidRPr="00866A3E" w14:paraId="10D81C63" w14:textId="77777777" w:rsidTr="000044FD">
        <w:tc>
          <w:tcPr>
            <w:tcW w:w="534" w:type="dxa"/>
            <w:shd w:val="clear" w:color="auto" w:fill="auto"/>
          </w:tcPr>
          <w:p w14:paraId="10D81C5E" w14:textId="77777777" w:rsidR="00CD47C5" w:rsidRPr="00866A3E" w:rsidRDefault="00CD47C5" w:rsidP="00CD47C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66A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134" w:type="dxa"/>
            <w:shd w:val="clear" w:color="auto" w:fill="auto"/>
          </w:tcPr>
          <w:p w14:paraId="10D81C5F" w14:textId="77777777" w:rsidR="00CD47C5" w:rsidRPr="00866A3E" w:rsidRDefault="00CD47C5" w:rsidP="00CD47C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66A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842" w:type="dxa"/>
            <w:shd w:val="clear" w:color="auto" w:fill="auto"/>
          </w:tcPr>
          <w:p w14:paraId="10D81C60" w14:textId="77777777" w:rsidR="00CD47C5" w:rsidRPr="00866A3E" w:rsidRDefault="00CD47C5" w:rsidP="00CD47C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66A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1701" w:type="dxa"/>
            <w:shd w:val="clear" w:color="auto" w:fill="auto"/>
          </w:tcPr>
          <w:p w14:paraId="10D81C61" w14:textId="77777777" w:rsidR="00CD47C5" w:rsidRPr="00866A3E" w:rsidRDefault="00CD47C5" w:rsidP="00CD47C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หน่วยกิต/ชั่วโมง</w:t>
            </w:r>
          </w:p>
        </w:tc>
        <w:tc>
          <w:tcPr>
            <w:tcW w:w="1134" w:type="dxa"/>
            <w:shd w:val="clear" w:color="auto" w:fill="auto"/>
          </w:tcPr>
          <w:p w14:paraId="10D81C62" w14:textId="77777777" w:rsidR="00CD47C5" w:rsidRPr="00866A3E" w:rsidRDefault="00CD47C5" w:rsidP="00CD47C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66A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</w:tr>
      <w:tr w:rsidR="00356C5F" w:rsidRPr="00866A3E" w14:paraId="10D81C69" w14:textId="77777777" w:rsidTr="000044FD">
        <w:tc>
          <w:tcPr>
            <w:tcW w:w="534" w:type="dxa"/>
            <w:shd w:val="clear" w:color="auto" w:fill="auto"/>
          </w:tcPr>
          <w:p w14:paraId="10D81C64" w14:textId="77777777" w:rsidR="00CD47C5" w:rsidRPr="00866A3E" w:rsidRDefault="00CD47C5" w:rsidP="00CD47C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10D81C65" w14:textId="77777777" w:rsidR="00CD47C5" w:rsidRPr="00866A3E" w:rsidRDefault="00CD47C5" w:rsidP="00CD47C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ท21101</w:t>
            </w:r>
          </w:p>
        </w:tc>
        <w:tc>
          <w:tcPr>
            <w:tcW w:w="1842" w:type="dxa"/>
            <w:shd w:val="clear" w:color="auto" w:fill="auto"/>
          </w:tcPr>
          <w:p w14:paraId="10D81C66" w14:textId="77777777" w:rsidR="00CD47C5" w:rsidRPr="00866A3E" w:rsidRDefault="00CD47C5" w:rsidP="00CD47C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ภาษาไทยพื้นฐาน 1</w:t>
            </w:r>
          </w:p>
        </w:tc>
        <w:tc>
          <w:tcPr>
            <w:tcW w:w="1701" w:type="dxa"/>
            <w:shd w:val="clear" w:color="auto" w:fill="auto"/>
          </w:tcPr>
          <w:p w14:paraId="10D81C67" w14:textId="77777777" w:rsidR="00CD47C5" w:rsidRPr="00866A3E" w:rsidRDefault="00CD47C5" w:rsidP="00CD47C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66A3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866A3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866A3E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134" w:type="dxa"/>
            <w:shd w:val="clear" w:color="auto" w:fill="auto"/>
          </w:tcPr>
          <w:p w14:paraId="10D81C68" w14:textId="77777777" w:rsidR="00CD47C5" w:rsidRPr="00866A3E" w:rsidRDefault="00CD47C5" w:rsidP="00CD47C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ม.1</w:t>
            </w:r>
          </w:p>
        </w:tc>
      </w:tr>
      <w:tr w:rsidR="00356C5F" w:rsidRPr="00866A3E" w14:paraId="10D81C6F" w14:textId="77777777" w:rsidTr="000044FD">
        <w:tc>
          <w:tcPr>
            <w:tcW w:w="534" w:type="dxa"/>
            <w:shd w:val="clear" w:color="auto" w:fill="auto"/>
          </w:tcPr>
          <w:p w14:paraId="10D81C6A" w14:textId="77777777" w:rsidR="00CD47C5" w:rsidRPr="00866A3E" w:rsidRDefault="00CD47C5" w:rsidP="00CD47C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10D81C6B" w14:textId="77777777" w:rsidR="00CD47C5" w:rsidRPr="00866A3E" w:rsidRDefault="00CD47C5" w:rsidP="00CD47C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ท21102</w:t>
            </w:r>
          </w:p>
        </w:tc>
        <w:tc>
          <w:tcPr>
            <w:tcW w:w="1842" w:type="dxa"/>
            <w:shd w:val="clear" w:color="auto" w:fill="auto"/>
          </w:tcPr>
          <w:p w14:paraId="10D81C6C" w14:textId="77777777" w:rsidR="00CD47C5" w:rsidRPr="00866A3E" w:rsidRDefault="00CD47C5" w:rsidP="00CD47C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ภาษาไทยพื้นฐาน 2</w:t>
            </w:r>
          </w:p>
        </w:tc>
        <w:tc>
          <w:tcPr>
            <w:tcW w:w="1701" w:type="dxa"/>
            <w:shd w:val="clear" w:color="auto" w:fill="auto"/>
          </w:tcPr>
          <w:p w14:paraId="10D81C6D" w14:textId="77777777" w:rsidR="00CD47C5" w:rsidRPr="00866A3E" w:rsidRDefault="00CD47C5" w:rsidP="00CD47C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66A3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866A3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866A3E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134" w:type="dxa"/>
            <w:shd w:val="clear" w:color="auto" w:fill="auto"/>
          </w:tcPr>
          <w:p w14:paraId="10D81C6E" w14:textId="77777777" w:rsidR="00CD47C5" w:rsidRPr="00866A3E" w:rsidRDefault="00CD47C5" w:rsidP="00CD47C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ม.1</w:t>
            </w:r>
          </w:p>
        </w:tc>
      </w:tr>
      <w:tr w:rsidR="00356C5F" w:rsidRPr="00866A3E" w14:paraId="10D81C75" w14:textId="77777777" w:rsidTr="000044FD">
        <w:tc>
          <w:tcPr>
            <w:tcW w:w="534" w:type="dxa"/>
            <w:shd w:val="clear" w:color="auto" w:fill="auto"/>
          </w:tcPr>
          <w:p w14:paraId="10D81C70" w14:textId="77777777" w:rsidR="00CD47C5" w:rsidRPr="00866A3E" w:rsidRDefault="00CD47C5" w:rsidP="00CD47C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10D81C71" w14:textId="77777777" w:rsidR="00CD47C5" w:rsidRPr="00866A3E" w:rsidRDefault="00CD47C5" w:rsidP="00CD47C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ท22101</w:t>
            </w:r>
          </w:p>
        </w:tc>
        <w:tc>
          <w:tcPr>
            <w:tcW w:w="1842" w:type="dxa"/>
            <w:shd w:val="clear" w:color="auto" w:fill="auto"/>
          </w:tcPr>
          <w:p w14:paraId="10D81C72" w14:textId="77777777" w:rsidR="00CD47C5" w:rsidRPr="00866A3E" w:rsidRDefault="00CD47C5" w:rsidP="00CD47C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ภาษาไทยพื้นฐาน 3</w:t>
            </w:r>
          </w:p>
        </w:tc>
        <w:tc>
          <w:tcPr>
            <w:tcW w:w="1701" w:type="dxa"/>
            <w:shd w:val="clear" w:color="auto" w:fill="auto"/>
          </w:tcPr>
          <w:p w14:paraId="10D81C73" w14:textId="77777777" w:rsidR="00CD47C5" w:rsidRPr="00866A3E" w:rsidRDefault="00CD47C5" w:rsidP="00CD47C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66A3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866A3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866A3E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134" w:type="dxa"/>
            <w:shd w:val="clear" w:color="auto" w:fill="auto"/>
          </w:tcPr>
          <w:p w14:paraId="10D81C74" w14:textId="77777777" w:rsidR="00CD47C5" w:rsidRPr="00866A3E" w:rsidRDefault="00CD47C5" w:rsidP="00CD47C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ม.2</w:t>
            </w:r>
          </w:p>
        </w:tc>
      </w:tr>
      <w:tr w:rsidR="00356C5F" w:rsidRPr="00866A3E" w14:paraId="10D81C7B" w14:textId="77777777" w:rsidTr="000044FD">
        <w:tc>
          <w:tcPr>
            <w:tcW w:w="534" w:type="dxa"/>
            <w:shd w:val="clear" w:color="auto" w:fill="auto"/>
          </w:tcPr>
          <w:p w14:paraId="10D81C76" w14:textId="77777777" w:rsidR="00CD47C5" w:rsidRPr="00866A3E" w:rsidRDefault="00CD47C5" w:rsidP="00CD47C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10D81C77" w14:textId="77777777" w:rsidR="00CD47C5" w:rsidRPr="00866A3E" w:rsidRDefault="00CD47C5" w:rsidP="00CD47C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ท22102</w:t>
            </w:r>
          </w:p>
        </w:tc>
        <w:tc>
          <w:tcPr>
            <w:tcW w:w="1842" w:type="dxa"/>
            <w:shd w:val="clear" w:color="auto" w:fill="auto"/>
          </w:tcPr>
          <w:p w14:paraId="10D81C78" w14:textId="77777777" w:rsidR="00CD47C5" w:rsidRPr="00866A3E" w:rsidRDefault="00CD47C5" w:rsidP="00CD47C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ภาษาไทยพื้นฐาน 4</w:t>
            </w:r>
          </w:p>
        </w:tc>
        <w:tc>
          <w:tcPr>
            <w:tcW w:w="1701" w:type="dxa"/>
            <w:shd w:val="clear" w:color="auto" w:fill="auto"/>
          </w:tcPr>
          <w:p w14:paraId="10D81C79" w14:textId="77777777" w:rsidR="00CD47C5" w:rsidRPr="00866A3E" w:rsidRDefault="00CD47C5" w:rsidP="00CD47C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66A3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866A3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866A3E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134" w:type="dxa"/>
            <w:shd w:val="clear" w:color="auto" w:fill="auto"/>
          </w:tcPr>
          <w:p w14:paraId="10D81C7A" w14:textId="77777777" w:rsidR="00CD47C5" w:rsidRPr="00866A3E" w:rsidRDefault="00CD47C5" w:rsidP="00CD47C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ม.2</w:t>
            </w:r>
          </w:p>
        </w:tc>
      </w:tr>
      <w:tr w:rsidR="00356C5F" w:rsidRPr="00866A3E" w14:paraId="10D81C81" w14:textId="77777777" w:rsidTr="000044FD">
        <w:tc>
          <w:tcPr>
            <w:tcW w:w="534" w:type="dxa"/>
            <w:shd w:val="clear" w:color="auto" w:fill="auto"/>
          </w:tcPr>
          <w:p w14:paraId="10D81C7C" w14:textId="77777777" w:rsidR="00CD47C5" w:rsidRPr="00866A3E" w:rsidRDefault="00CD47C5" w:rsidP="00CD47C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10D81C7D" w14:textId="77777777" w:rsidR="00CD47C5" w:rsidRPr="00866A3E" w:rsidRDefault="00CD47C5" w:rsidP="00CD47C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ท23101</w:t>
            </w:r>
          </w:p>
        </w:tc>
        <w:tc>
          <w:tcPr>
            <w:tcW w:w="1842" w:type="dxa"/>
            <w:shd w:val="clear" w:color="auto" w:fill="auto"/>
          </w:tcPr>
          <w:p w14:paraId="10D81C7E" w14:textId="77777777" w:rsidR="00CD47C5" w:rsidRPr="00866A3E" w:rsidRDefault="00CD47C5" w:rsidP="00CD47C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ภาษาไทยพื้นฐาน 5</w:t>
            </w:r>
          </w:p>
        </w:tc>
        <w:tc>
          <w:tcPr>
            <w:tcW w:w="1701" w:type="dxa"/>
            <w:shd w:val="clear" w:color="auto" w:fill="auto"/>
          </w:tcPr>
          <w:p w14:paraId="10D81C7F" w14:textId="77777777" w:rsidR="00CD47C5" w:rsidRPr="00866A3E" w:rsidRDefault="00CD47C5" w:rsidP="00CD47C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66A3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866A3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866A3E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134" w:type="dxa"/>
            <w:shd w:val="clear" w:color="auto" w:fill="auto"/>
          </w:tcPr>
          <w:p w14:paraId="10D81C80" w14:textId="77777777" w:rsidR="00CD47C5" w:rsidRPr="00866A3E" w:rsidRDefault="00CD47C5" w:rsidP="00CD47C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ม.3</w:t>
            </w:r>
          </w:p>
        </w:tc>
      </w:tr>
      <w:tr w:rsidR="00356C5F" w:rsidRPr="00866A3E" w14:paraId="10D81C87" w14:textId="77777777" w:rsidTr="000044FD">
        <w:tc>
          <w:tcPr>
            <w:tcW w:w="534" w:type="dxa"/>
            <w:shd w:val="clear" w:color="auto" w:fill="auto"/>
          </w:tcPr>
          <w:p w14:paraId="10D81C82" w14:textId="77777777" w:rsidR="00CD47C5" w:rsidRPr="00866A3E" w:rsidRDefault="00CD47C5" w:rsidP="00CD47C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10D81C83" w14:textId="77777777" w:rsidR="00CD47C5" w:rsidRPr="00866A3E" w:rsidRDefault="00CD47C5" w:rsidP="00CD47C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ท23102</w:t>
            </w:r>
          </w:p>
        </w:tc>
        <w:tc>
          <w:tcPr>
            <w:tcW w:w="1842" w:type="dxa"/>
            <w:shd w:val="clear" w:color="auto" w:fill="auto"/>
          </w:tcPr>
          <w:p w14:paraId="10D81C84" w14:textId="77777777" w:rsidR="00CD47C5" w:rsidRPr="00866A3E" w:rsidRDefault="00CD47C5" w:rsidP="00CD47C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ภาษาไทยพื้นฐาน 6</w:t>
            </w:r>
          </w:p>
        </w:tc>
        <w:tc>
          <w:tcPr>
            <w:tcW w:w="1701" w:type="dxa"/>
            <w:shd w:val="clear" w:color="auto" w:fill="auto"/>
          </w:tcPr>
          <w:p w14:paraId="10D81C85" w14:textId="77777777" w:rsidR="00CD47C5" w:rsidRPr="00866A3E" w:rsidRDefault="00CD47C5" w:rsidP="00CD47C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66A3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866A3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866A3E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134" w:type="dxa"/>
            <w:shd w:val="clear" w:color="auto" w:fill="auto"/>
          </w:tcPr>
          <w:p w14:paraId="10D81C86" w14:textId="77777777" w:rsidR="00CD47C5" w:rsidRPr="00866A3E" w:rsidRDefault="00CD47C5" w:rsidP="00CD47C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ม.3</w:t>
            </w:r>
          </w:p>
        </w:tc>
      </w:tr>
    </w:tbl>
    <w:p w14:paraId="10D81C88" w14:textId="77777777" w:rsidR="00CD47C5" w:rsidRPr="00866A3E" w:rsidRDefault="00CD47C5" w:rsidP="00CD47C5">
      <w:pPr>
        <w:tabs>
          <w:tab w:val="left" w:pos="900"/>
          <w:tab w:val="left" w:pos="1800"/>
          <w:tab w:val="left" w:pos="2520"/>
        </w:tabs>
        <w:rPr>
          <w:rFonts w:ascii="TH SarabunIT๙" w:hAnsi="TH SarabunIT๙" w:cs="TH SarabunIT๙"/>
          <w:sz w:val="32"/>
          <w:szCs w:val="32"/>
        </w:rPr>
      </w:pPr>
    </w:p>
    <w:p w14:paraId="10D81C89" w14:textId="77777777" w:rsidR="00CD47C5" w:rsidRPr="00866A3E" w:rsidRDefault="00CD47C5" w:rsidP="00CD47C5">
      <w:pPr>
        <w:tabs>
          <w:tab w:val="left" w:pos="900"/>
          <w:tab w:val="left" w:pos="1800"/>
          <w:tab w:val="left" w:pos="252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10D81C8A" w14:textId="77777777" w:rsidR="00CD47C5" w:rsidRPr="00866A3E" w:rsidRDefault="00CD47C5" w:rsidP="00CD47C5">
      <w:pPr>
        <w:tabs>
          <w:tab w:val="left" w:pos="900"/>
          <w:tab w:val="left" w:pos="1800"/>
          <w:tab w:val="left" w:pos="252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10D81C8B" w14:textId="77777777" w:rsidR="00CD47C5" w:rsidRPr="00866A3E" w:rsidRDefault="00CD47C5" w:rsidP="00CD47C5">
      <w:pPr>
        <w:tabs>
          <w:tab w:val="left" w:pos="900"/>
          <w:tab w:val="left" w:pos="1800"/>
          <w:tab w:val="left" w:pos="252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10D81C8C" w14:textId="77777777" w:rsidR="00CD47C5" w:rsidRPr="00866A3E" w:rsidRDefault="00CD47C5" w:rsidP="00CD47C5">
      <w:pPr>
        <w:tabs>
          <w:tab w:val="left" w:pos="900"/>
          <w:tab w:val="left" w:pos="1800"/>
          <w:tab w:val="left" w:pos="252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10D81C8D" w14:textId="77777777" w:rsidR="00CD47C5" w:rsidRPr="00866A3E" w:rsidRDefault="00CD47C5" w:rsidP="00CD47C5">
      <w:pPr>
        <w:tabs>
          <w:tab w:val="left" w:pos="900"/>
          <w:tab w:val="left" w:pos="1800"/>
          <w:tab w:val="left" w:pos="252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10D81C8E" w14:textId="77777777" w:rsidR="00CD47C5" w:rsidRPr="00866A3E" w:rsidRDefault="00CD47C5" w:rsidP="00CD47C5">
      <w:pPr>
        <w:tabs>
          <w:tab w:val="left" w:pos="900"/>
          <w:tab w:val="left" w:pos="1800"/>
          <w:tab w:val="left" w:pos="252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10D81C8F" w14:textId="77777777" w:rsidR="00CD47C5" w:rsidRPr="00866A3E" w:rsidRDefault="00CD47C5" w:rsidP="00CD47C5">
      <w:pPr>
        <w:tabs>
          <w:tab w:val="left" w:pos="900"/>
          <w:tab w:val="left" w:pos="1800"/>
          <w:tab w:val="left" w:pos="252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10D81C90" w14:textId="77777777" w:rsidR="00CD47C5" w:rsidRPr="00866A3E" w:rsidRDefault="00CD47C5" w:rsidP="00CD47C5">
      <w:pPr>
        <w:tabs>
          <w:tab w:val="left" w:pos="900"/>
          <w:tab w:val="left" w:pos="1800"/>
          <w:tab w:val="left" w:pos="252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10D81C91" w14:textId="77777777" w:rsidR="00CD47C5" w:rsidRPr="00866A3E" w:rsidRDefault="00CD47C5" w:rsidP="00CD47C5">
      <w:pPr>
        <w:tabs>
          <w:tab w:val="left" w:pos="900"/>
          <w:tab w:val="left" w:pos="1800"/>
          <w:tab w:val="left" w:pos="252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10D81C92" w14:textId="77777777" w:rsidR="00CD47C5" w:rsidRPr="00866A3E" w:rsidRDefault="00CD47C5" w:rsidP="00CD47C5">
      <w:pPr>
        <w:tabs>
          <w:tab w:val="left" w:pos="900"/>
          <w:tab w:val="left" w:pos="1800"/>
          <w:tab w:val="left" w:pos="252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10D81C93" w14:textId="77777777" w:rsidR="00CD47C5" w:rsidRPr="00866A3E" w:rsidRDefault="00CD47C5" w:rsidP="00CD47C5">
      <w:pPr>
        <w:tabs>
          <w:tab w:val="left" w:pos="900"/>
          <w:tab w:val="left" w:pos="1800"/>
          <w:tab w:val="left" w:pos="252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10D81C94" w14:textId="77777777" w:rsidR="00CD47C5" w:rsidRPr="00866A3E" w:rsidRDefault="00CD47C5" w:rsidP="00CD47C5">
      <w:pPr>
        <w:tabs>
          <w:tab w:val="left" w:pos="900"/>
          <w:tab w:val="left" w:pos="1800"/>
          <w:tab w:val="left" w:pos="252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10D81C95" w14:textId="77777777" w:rsidR="00CD47C5" w:rsidRPr="00866A3E" w:rsidRDefault="00CD47C5" w:rsidP="00CD47C5">
      <w:pPr>
        <w:tabs>
          <w:tab w:val="left" w:pos="900"/>
          <w:tab w:val="left" w:pos="1800"/>
          <w:tab w:val="left" w:pos="252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10D81C96" w14:textId="77777777" w:rsidR="00CD47C5" w:rsidRPr="00866A3E" w:rsidRDefault="00CD47C5" w:rsidP="00CD47C5">
      <w:pPr>
        <w:tabs>
          <w:tab w:val="left" w:pos="900"/>
          <w:tab w:val="left" w:pos="1800"/>
          <w:tab w:val="left" w:pos="252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10D81C97" w14:textId="77777777" w:rsidR="00CD47C5" w:rsidRPr="00866A3E" w:rsidRDefault="00CD47C5" w:rsidP="00CD47C5">
      <w:pPr>
        <w:tabs>
          <w:tab w:val="left" w:pos="900"/>
          <w:tab w:val="left" w:pos="1800"/>
          <w:tab w:val="left" w:pos="252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10D81C98" w14:textId="77777777" w:rsidR="00CD47C5" w:rsidRPr="00866A3E" w:rsidRDefault="00CD47C5" w:rsidP="00CD47C5">
      <w:pPr>
        <w:tabs>
          <w:tab w:val="left" w:pos="900"/>
          <w:tab w:val="left" w:pos="1800"/>
          <w:tab w:val="left" w:pos="252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10D81C99" w14:textId="77777777" w:rsidR="00CD47C5" w:rsidRPr="00866A3E" w:rsidRDefault="00CD47C5" w:rsidP="00CD47C5">
      <w:pPr>
        <w:tabs>
          <w:tab w:val="left" w:pos="900"/>
          <w:tab w:val="left" w:pos="1800"/>
          <w:tab w:val="left" w:pos="252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10D81C9A" w14:textId="77777777" w:rsidR="00CD47C5" w:rsidRPr="00866A3E" w:rsidRDefault="00CD47C5" w:rsidP="00CD47C5">
      <w:pPr>
        <w:tabs>
          <w:tab w:val="left" w:pos="900"/>
          <w:tab w:val="left" w:pos="1800"/>
          <w:tab w:val="left" w:pos="252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10D81C9B" w14:textId="77777777" w:rsidR="00CD47C5" w:rsidRPr="00866A3E" w:rsidRDefault="00CD47C5" w:rsidP="00CD47C5">
      <w:pPr>
        <w:tabs>
          <w:tab w:val="left" w:pos="900"/>
          <w:tab w:val="left" w:pos="1800"/>
          <w:tab w:val="left" w:pos="252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10D81C9C" w14:textId="77777777" w:rsidR="00CD47C5" w:rsidRPr="00866A3E" w:rsidRDefault="00CD47C5" w:rsidP="00CD47C5">
      <w:pPr>
        <w:tabs>
          <w:tab w:val="left" w:pos="900"/>
          <w:tab w:val="left" w:pos="1800"/>
          <w:tab w:val="left" w:pos="252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10D81C9D" w14:textId="77777777" w:rsidR="00CD47C5" w:rsidRPr="00866A3E" w:rsidRDefault="00CD47C5" w:rsidP="00CD47C5">
      <w:pPr>
        <w:tabs>
          <w:tab w:val="left" w:pos="900"/>
          <w:tab w:val="left" w:pos="1800"/>
          <w:tab w:val="left" w:pos="252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10D81C9E" w14:textId="77777777" w:rsidR="00CD47C5" w:rsidRPr="00866A3E" w:rsidRDefault="00CD47C5" w:rsidP="00CD47C5">
      <w:pPr>
        <w:tabs>
          <w:tab w:val="left" w:pos="900"/>
          <w:tab w:val="left" w:pos="1800"/>
          <w:tab w:val="left" w:pos="252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10D81C9F" w14:textId="77777777" w:rsidR="00CD47C5" w:rsidRPr="00866A3E" w:rsidRDefault="00CD47C5" w:rsidP="00CD47C5">
      <w:pPr>
        <w:tabs>
          <w:tab w:val="left" w:pos="900"/>
          <w:tab w:val="left" w:pos="1800"/>
          <w:tab w:val="left" w:pos="252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10D81CA0" w14:textId="77777777" w:rsidR="00CD47C5" w:rsidRPr="00866A3E" w:rsidRDefault="00CD47C5" w:rsidP="00CD47C5">
      <w:pPr>
        <w:tabs>
          <w:tab w:val="left" w:pos="900"/>
          <w:tab w:val="left" w:pos="1800"/>
          <w:tab w:val="left" w:pos="252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10D81CA1" w14:textId="77777777" w:rsidR="009D1301" w:rsidRPr="00866A3E" w:rsidRDefault="009D1301" w:rsidP="00CD47C5">
      <w:pPr>
        <w:tabs>
          <w:tab w:val="left" w:pos="900"/>
          <w:tab w:val="left" w:pos="1800"/>
          <w:tab w:val="left" w:pos="252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10D81CA2" w14:textId="77777777" w:rsidR="009D1301" w:rsidRPr="00866A3E" w:rsidRDefault="009D1301" w:rsidP="00CD47C5">
      <w:pPr>
        <w:tabs>
          <w:tab w:val="left" w:pos="900"/>
          <w:tab w:val="left" w:pos="1800"/>
          <w:tab w:val="left" w:pos="252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10D81CA3" w14:textId="77777777" w:rsidR="00CD47C5" w:rsidRPr="00866A3E" w:rsidRDefault="00CD47C5" w:rsidP="00CD47C5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66A3E">
        <w:rPr>
          <w:rFonts w:ascii="TH SarabunIT๙" w:hAnsi="TH SarabunIT๙" w:cs="TH SarabunIT๙"/>
          <w:b/>
          <w:bCs/>
          <w:sz w:val="32"/>
          <w:szCs w:val="32"/>
          <w:cs/>
        </w:rPr>
        <w:t>โครงสร้างหลักสูตรกลุ่มสาระการเรียนรู้ภาษาไทย</w:t>
      </w:r>
    </w:p>
    <w:p w14:paraId="10D81CA4" w14:textId="77777777" w:rsidR="00CD47C5" w:rsidRPr="00866A3E" w:rsidRDefault="00CD47C5" w:rsidP="00CD47C5">
      <w:pPr>
        <w:tabs>
          <w:tab w:val="left" w:pos="900"/>
          <w:tab w:val="left" w:pos="1800"/>
          <w:tab w:val="left" w:pos="2520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866A3E">
        <w:rPr>
          <w:rFonts w:ascii="TH SarabunIT๙" w:hAnsi="TH SarabunIT๙" w:cs="TH SarabunIT๙"/>
          <w:b/>
          <w:bCs/>
          <w:sz w:val="32"/>
          <w:szCs w:val="32"/>
          <w:cs/>
        </w:rPr>
        <w:t>ระดับชั้นมัธยมศึกษาตอนปลาย</w:t>
      </w:r>
    </w:p>
    <w:p w14:paraId="10D81CA5" w14:textId="77777777" w:rsidR="00CD47C5" w:rsidRPr="00866A3E" w:rsidRDefault="00CD47C5" w:rsidP="00CD47C5">
      <w:pPr>
        <w:tabs>
          <w:tab w:val="left" w:pos="900"/>
          <w:tab w:val="left" w:pos="1800"/>
          <w:tab w:val="left" w:pos="2520"/>
        </w:tabs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pPr w:leftFromText="180" w:rightFromText="180" w:vertAnchor="text" w:horzAnchor="margin" w:tblpY="-44"/>
        <w:tblOverlap w:val="never"/>
        <w:tblW w:w="0" w:type="auto"/>
        <w:tblLook w:val="04A0" w:firstRow="1" w:lastRow="0" w:firstColumn="1" w:lastColumn="0" w:noHBand="0" w:noVBand="1"/>
      </w:tblPr>
      <w:tblGrid>
        <w:gridCol w:w="534"/>
        <w:gridCol w:w="1134"/>
        <w:gridCol w:w="2722"/>
        <w:gridCol w:w="1701"/>
        <w:gridCol w:w="850"/>
      </w:tblGrid>
      <w:tr w:rsidR="000A4F94" w:rsidRPr="00866A3E" w14:paraId="10D81CA7" w14:textId="77777777" w:rsidTr="000A4F94">
        <w:tc>
          <w:tcPr>
            <w:tcW w:w="6941" w:type="dxa"/>
            <w:gridSpan w:val="5"/>
            <w:shd w:val="clear" w:color="auto" w:fill="auto"/>
          </w:tcPr>
          <w:p w14:paraId="10D81CA6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รายวิชาภาษาไทยพื้นฐาน</w:t>
            </w:r>
          </w:p>
        </w:tc>
      </w:tr>
      <w:tr w:rsidR="000A4F94" w:rsidRPr="00866A3E" w14:paraId="10D81CAD" w14:textId="77777777" w:rsidTr="000A4F94">
        <w:tc>
          <w:tcPr>
            <w:tcW w:w="534" w:type="dxa"/>
            <w:shd w:val="clear" w:color="auto" w:fill="auto"/>
          </w:tcPr>
          <w:p w14:paraId="10D81CA8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66A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134" w:type="dxa"/>
            <w:shd w:val="clear" w:color="auto" w:fill="auto"/>
          </w:tcPr>
          <w:p w14:paraId="10D81CA9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66A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722" w:type="dxa"/>
            <w:shd w:val="clear" w:color="auto" w:fill="auto"/>
          </w:tcPr>
          <w:p w14:paraId="10D81CAA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66A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1701" w:type="dxa"/>
            <w:shd w:val="clear" w:color="auto" w:fill="auto"/>
          </w:tcPr>
          <w:p w14:paraId="10D81CAB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หน่วยกิต/ชั่วโมง</w:t>
            </w:r>
          </w:p>
        </w:tc>
        <w:tc>
          <w:tcPr>
            <w:tcW w:w="850" w:type="dxa"/>
            <w:shd w:val="clear" w:color="auto" w:fill="auto"/>
          </w:tcPr>
          <w:p w14:paraId="10D81CAC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66A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</w:tr>
      <w:tr w:rsidR="000A4F94" w:rsidRPr="00866A3E" w14:paraId="10D81CB3" w14:textId="77777777" w:rsidTr="000A4F94">
        <w:tc>
          <w:tcPr>
            <w:tcW w:w="534" w:type="dxa"/>
            <w:shd w:val="clear" w:color="auto" w:fill="auto"/>
          </w:tcPr>
          <w:p w14:paraId="10D81CAE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10D81CAF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ท31101</w:t>
            </w:r>
          </w:p>
        </w:tc>
        <w:tc>
          <w:tcPr>
            <w:tcW w:w="2722" w:type="dxa"/>
            <w:shd w:val="clear" w:color="auto" w:fill="auto"/>
          </w:tcPr>
          <w:p w14:paraId="10D81CB0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ภาษาไทยพื้นฐาน 1</w:t>
            </w:r>
          </w:p>
        </w:tc>
        <w:tc>
          <w:tcPr>
            <w:tcW w:w="1701" w:type="dxa"/>
            <w:shd w:val="clear" w:color="auto" w:fill="auto"/>
          </w:tcPr>
          <w:p w14:paraId="10D81CB1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66A3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866A3E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50" w:type="dxa"/>
            <w:shd w:val="clear" w:color="auto" w:fill="auto"/>
          </w:tcPr>
          <w:p w14:paraId="10D81CB2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ม.4</w:t>
            </w:r>
          </w:p>
        </w:tc>
      </w:tr>
      <w:tr w:rsidR="000A4F94" w:rsidRPr="00866A3E" w14:paraId="10D81CB9" w14:textId="77777777" w:rsidTr="000A4F94">
        <w:tc>
          <w:tcPr>
            <w:tcW w:w="534" w:type="dxa"/>
            <w:shd w:val="clear" w:color="auto" w:fill="auto"/>
          </w:tcPr>
          <w:p w14:paraId="10D81CB4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10D81CB5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ท31102</w:t>
            </w:r>
          </w:p>
        </w:tc>
        <w:tc>
          <w:tcPr>
            <w:tcW w:w="2722" w:type="dxa"/>
            <w:shd w:val="clear" w:color="auto" w:fill="auto"/>
          </w:tcPr>
          <w:p w14:paraId="10D81CB6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ภาษาไทยพื้นฐาน 2</w:t>
            </w:r>
          </w:p>
        </w:tc>
        <w:tc>
          <w:tcPr>
            <w:tcW w:w="1701" w:type="dxa"/>
            <w:shd w:val="clear" w:color="auto" w:fill="auto"/>
          </w:tcPr>
          <w:p w14:paraId="10D81CB7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66A3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866A3E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50" w:type="dxa"/>
            <w:shd w:val="clear" w:color="auto" w:fill="auto"/>
          </w:tcPr>
          <w:p w14:paraId="10D81CB8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ม.4</w:t>
            </w:r>
          </w:p>
        </w:tc>
      </w:tr>
      <w:tr w:rsidR="000A4F94" w:rsidRPr="00866A3E" w14:paraId="10D81CBF" w14:textId="77777777" w:rsidTr="000A4F94">
        <w:tc>
          <w:tcPr>
            <w:tcW w:w="534" w:type="dxa"/>
            <w:shd w:val="clear" w:color="auto" w:fill="auto"/>
          </w:tcPr>
          <w:p w14:paraId="10D81CBA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10D81CBB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ท32101</w:t>
            </w:r>
          </w:p>
        </w:tc>
        <w:tc>
          <w:tcPr>
            <w:tcW w:w="2722" w:type="dxa"/>
            <w:shd w:val="clear" w:color="auto" w:fill="auto"/>
          </w:tcPr>
          <w:p w14:paraId="10D81CBC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ภาษาไทยพื้นฐาน 3</w:t>
            </w:r>
          </w:p>
        </w:tc>
        <w:tc>
          <w:tcPr>
            <w:tcW w:w="1701" w:type="dxa"/>
            <w:shd w:val="clear" w:color="auto" w:fill="auto"/>
          </w:tcPr>
          <w:p w14:paraId="10D81CBD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66A3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866A3E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50" w:type="dxa"/>
            <w:shd w:val="clear" w:color="auto" w:fill="auto"/>
          </w:tcPr>
          <w:p w14:paraId="10D81CBE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ม.5</w:t>
            </w:r>
          </w:p>
        </w:tc>
      </w:tr>
      <w:tr w:rsidR="000A4F94" w:rsidRPr="00866A3E" w14:paraId="10D81CC5" w14:textId="77777777" w:rsidTr="000A4F94">
        <w:tc>
          <w:tcPr>
            <w:tcW w:w="534" w:type="dxa"/>
            <w:shd w:val="clear" w:color="auto" w:fill="auto"/>
          </w:tcPr>
          <w:p w14:paraId="10D81CC0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10D81CC1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ท32102</w:t>
            </w:r>
          </w:p>
        </w:tc>
        <w:tc>
          <w:tcPr>
            <w:tcW w:w="2722" w:type="dxa"/>
            <w:shd w:val="clear" w:color="auto" w:fill="auto"/>
          </w:tcPr>
          <w:p w14:paraId="10D81CC2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ภาษาไทยพื้นฐาน 4</w:t>
            </w:r>
          </w:p>
        </w:tc>
        <w:tc>
          <w:tcPr>
            <w:tcW w:w="1701" w:type="dxa"/>
            <w:shd w:val="clear" w:color="auto" w:fill="auto"/>
          </w:tcPr>
          <w:p w14:paraId="10D81CC3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66A3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866A3E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50" w:type="dxa"/>
            <w:shd w:val="clear" w:color="auto" w:fill="auto"/>
          </w:tcPr>
          <w:p w14:paraId="10D81CC4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ม.5</w:t>
            </w:r>
          </w:p>
        </w:tc>
      </w:tr>
      <w:tr w:rsidR="000A4F94" w:rsidRPr="00866A3E" w14:paraId="10D81CCB" w14:textId="77777777" w:rsidTr="000A4F94">
        <w:tc>
          <w:tcPr>
            <w:tcW w:w="534" w:type="dxa"/>
            <w:shd w:val="clear" w:color="auto" w:fill="auto"/>
          </w:tcPr>
          <w:p w14:paraId="10D81CC6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10D81CC7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ท33101</w:t>
            </w:r>
          </w:p>
        </w:tc>
        <w:tc>
          <w:tcPr>
            <w:tcW w:w="2722" w:type="dxa"/>
            <w:shd w:val="clear" w:color="auto" w:fill="auto"/>
          </w:tcPr>
          <w:p w14:paraId="10D81CC8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ภาษาไทยพื้นฐาน 5</w:t>
            </w:r>
          </w:p>
        </w:tc>
        <w:tc>
          <w:tcPr>
            <w:tcW w:w="1701" w:type="dxa"/>
            <w:shd w:val="clear" w:color="auto" w:fill="auto"/>
          </w:tcPr>
          <w:p w14:paraId="10D81CC9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66A3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866A3E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50" w:type="dxa"/>
            <w:shd w:val="clear" w:color="auto" w:fill="auto"/>
          </w:tcPr>
          <w:p w14:paraId="10D81CCA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ม.6</w:t>
            </w:r>
          </w:p>
        </w:tc>
      </w:tr>
      <w:tr w:rsidR="000A4F94" w:rsidRPr="00866A3E" w14:paraId="10D81CD1" w14:textId="77777777" w:rsidTr="000A4F94">
        <w:tc>
          <w:tcPr>
            <w:tcW w:w="534" w:type="dxa"/>
            <w:shd w:val="clear" w:color="auto" w:fill="auto"/>
          </w:tcPr>
          <w:p w14:paraId="10D81CCC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10D81CCD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ท33102</w:t>
            </w:r>
          </w:p>
        </w:tc>
        <w:tc>
          <w:tcPr>
            <w:tcW w:w="2722" w:type="dxa"/>
            <w:shd w:val="clear" w:color="auto" w:fill="auto"/>
          </w:tcPr>
          <w:p w14:paraId="10D81CCE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ภาษาไทยพื้นฐาน 6</w:t>
            </w:r>
          </w:p>
        </w:tc>
        <w:tc>
          <w:tcPr>
            <w:tcW w:w="1701" w:type="dxa"/>
            <w:shd w:val="clear" w:color="auto" w:fill="auto"/>
          </w:tcPr>
          <w:p w14:paraId="10D81CCF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66A3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866A3E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50" w:type="dxa"/>
            <w:shd w:val="clear" w:color="auto" w:fill="auto"/>
          </w:tcPr>
          <w:p w14:paraId="10D81CD0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ม.6</w:t>
            </w:r>
          </w:p>
        </w:tc>
      </w:tr>
      <w:tr w:rsidR="000A4F94" w:rsidRPr="00866A3E" w14:paraId="10D81CD3" w14:textId="77777777" w:rsidTr="000A4F94">
        <w:tc>
          <w:tcPr>
            <w:tcW w:w="6941" w:type="dxa"/>
            <w:gridSpan w:val="5"/>
            <w:shd w:val="clear" w:color="auto" w:fill="auto"/>
          </w:tcPr>
          <w:p w14:paraId="10D81CD2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รายวิชาภาษาไทยพื้นฐานเพิ่มเติม</w:t>
            </w:r>
          </w:p>
        </w:tc>
      </w:tr>
      <w:tr w:rsidR="000A4F94" w:rsidRPr="00866A3E" w14:paraId="10D81CD9" w14:textId="77777777" w:rsidTr="000A4F94">
        <w:tc>
          <w:tcPr>
            <w:tcW w:w="534" w:type="dxa"/>
            <w:shd w:val="clear" w:color="auto" w:fill="auto"/>
          </w:tcPr>
          <w:p w14:paraId="10D81CD4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66A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134" w:type="dxa"/>
            <w:shd w:val="clear" w:color="auto" w:fill="auto"/>
          </w:tcPr>
          <w:p w14:paraId="10D81CD5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66A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722" w:type="dxa"/>
            <w:shd w:val="clear" w:color="auto" w:fill="auto"/>
          </w:tcPr>
          <w:p w14:paraId="10D81CD6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66A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1701" w:type="dxa"/>
            <w:shd w:val="clear" w:color="auto" w:fill="auto"/>
          </w:tcPr>
          <w:p w14:paraId="10D81CD7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หน่วยกิต/ชั่วโมง</w:t>
            </w:r>
          </w:p>
        </w:tc>
        <w:tc>
          <w:tcPr>
            <w:tcW w:w="850" w:type="dxa"/>
            <w:shd w:val="clear" w:color="auto" w:fill="auto"/>
          </w:tcPr>
          <w:p w14:paraId="10D81CD8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66A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</w:tr>
      <w:tr w:rsidR="000A4F94" w:rsidRPr="00866A3E" w14:paraId="10D81CDF" w14:textId="77777777" w:rsidTr="000A4F94">
        <w:tc>
          <w:tcPr>
            <w:tcW w:w="534" w:type="dxa"/>
            <w:shd w:val="clear" w:color="auto" w:fill="auto"/>
          </w:tcPr>
          <w:p w14:paraId="10D81CDA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10D81CDB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ท31201</w:t>
            </w:r>
          </w:p>
        </w:tc>
        <w:tc>
          <w:tcPr>
            <w:tcW w:w="2722" w:type="dxa"/>
            <w:shd w:val="clear" w:color="auto" w:fill="auto"/>
          </w:tcPr>
          <w:p w14:paraId="10D81CDC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ภาษาไทยเพื่อการสื่อสาร 1</w:t>
            </w:r>
          </w:p>
        </w:tc>
        <w:tc>
          <w:tcPr>
            <w:tcW w:w="1701" w:type="dxa"/>
            <w:shd w:val="clear" w:color="auto" w:fill="auto"/>
          </w:tcPr>
          <w:p w14:paraId="10D81CDD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1/40</w:t>
            </w:r>
          </w:p>
        </w:tc>
        <w:tc>
          <w:tcPr>
            <w:tcW w:w="850" w:type="dxa"/>
            <w:shd w:val="clear" w:color="auto" w:fill="auto"/>
          </w:tcPr>
          <w:p w14:paraId="10D81CDE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ม.4</w:t>
            </w:r>
          </w:p>
        </w:tc>
      </w:tr>
      <w:tr w:rsidR="000A4F94" w:rsidRPr="00866A3E" w14:paraId="10D81CE5" w14:textId="77777777" w:rsidTr="000A4F94">
        <w:tc>
          <w:tcPr>
            <w:tcW w:w="534" w:type="dxa"/>
            <w:shd w:val="clear" w:color="auto" w:fill="auto"/>
          </w:tcPr>
          <w:p w14:paraId="10D81CE0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10D81CE1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ท31202</w:t>
            </w:r>
          </w:p>
        </w:tc>
        <w:tc>
          <w:tcPr>
            <w:tcW w:w="2722" w:type="dxa"/>
            <w:shd w:val="clear" w:color="auto" w:fill="auto"/>
          </w:tcPr>
          <w:p w14:paraId="10D81CE2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ภาษาไทยเพื่อการสื่อสาร 2</w:t>
            </w:r>
          </w:p>
        </w:tc>
        <w:tc>
          <w:tcPr>
            <w:tcW w:w="1701" w:type="dxa"/>
            <w:shd w:val="clear" w:color="auto" w:fill="auto"/>
          </w:tcPr>
          <w:p w14:paraId="10D81CE3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1/40</w:t>
            </w:r>
          </w:p>
        </w:tc>
        <w:tc>
          <w:tcPr>
            <w:tcW w:w="850" w:type="dxa"/>
            <w:shd w:val="clear" w:color="auto" w:fill="auto"/>
          </w:tcPr>
          <w:p w14:paraId="10D81CE4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ม.4</w:t>
            </w:r>
          </w:p>
        </w:tc>
      </w:tr>
      <w:tr w:rsidR="000A4F94" w:rsidRPr="00866A3E" w14:paraId="10D81CEB" w14:textId="77777777" w:rsidTr="000A4F94">
        <w:tc>
          <w:tcPr>
            <w:tcW w:w="534" w:type="dxa"/>
            <w:shd w:val="clear" w:color="auto" w:fill="auto"/>
          </w:tcPr>
          <w:p w14:paraId="10D81CE6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10D81CE7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ท32201</w:t>
            </w:r>
          </w:p>
        </w:tc>
        <w:tc>
          <w:tcPr>
            <w:tcW w:w="2722" w:type="dxa"/>
            <w:shd w:val="clear" w:color="auto" w:fill="auto"/>
          </w:tcPr>
          <w:p w14:paraId="10D81CE8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ภาษาไทยเพื่อการสื่อสาร 3</w:t>
            </w:r>
          </w:p>
        </w:tc>
        <w:tc>
          <w:tcPr>
            <w:tcW w:w="1701" w:type="dxa"/>
            <w:shd w:val="clear" w:color="auto" w:fill="auto"/>
          </w:tcPr>
          <w:p w14:paraId="10D81CE9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1/40</w:t>
            </w:r>
          </w:p>
        </w:tc>
        <w:tc>
          <w:tcPr>
            <w:tcW w:w="850" w:type="dxa"/>
            <w:shd w:val="clear" w:color="auto" w:fill="auto"/>
          </w:tcPr>
          <w:p w14:paraId="10D81CEA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ม.5</w:t>
            </w:r>
          </w:p>
        </w:tc>
      </w:tr>
      <w:tr w:rsidR="000A4F94" w:rsidRPr="00866A3E" w14:paraId="10D81CF1" w14:textId="77777777" w:rsidTr="000A4F94">
        <w:tc>
          <w:tcPr>
            <w:tcW w:w="534" w:type="dxa"/>
            <w:shd w:val="clear" w:color="auto" w:fill="auto"/>
          </w:tcPr>
          <w:p w14:paraId="10D81CEC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10D81CED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ท32202</w:t>
            </w:r>
          </w:p>
        </w:tc>
        <w:tc>
          <w:tcPr>
            <w:tcW w:w="2722" w:type="dxa"/>
            <w:shd w:val="clear" w:color="auto" w:fill="auto"/>
          </w:tcPr>
          <w:p w14:paraId="10D81CEE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ภาษาไทยเพื่อการสื่อสาร 4</w:t>
            </w:r>
          </w:p>
        </w:tc>
        <w:tc>
          <w:tcPr>
            <w:tcW w:w="1701" w:type="dxa"/>
            <w:shd w:val="clear" w:color="auto" w:fill="auto"/>
          </w:tcPr>
          <w:p w14:paraId="10D81CEF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1/40</w:t>
            </w:r>
          </w:p>
        </w:tc>
        <w:tc>
          <w:tcPr>
            <w:tcW w:w="850" w:type="dxa"/>
            <w:shd w:val="clear" w:color="auto" w:fill="auto"/>
          </w:tcPr>
          <w:p w14:paraId="10D81CF0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ม.5</w:t>
            </w:r>
          </w:p>
        </w:tc>
      </w:tr>
      <w:tr w:rsidR="000A4F94" w:rsidRPr="00866A3E" w14:paraId="10D81CF7" w14:textId="77777777" w:rsidTr="000A4F94">
        <w:tc>
          <w:tcPr>
            <w:tcW w:w="534" w:type="dxa"/>
            <w:shd w:val="clear" w:color="auto" w:fill="auto"/>
          </w:tcPr>
          <w:p w14:paraId="10D81CF2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10D81CF3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ท33201</w:t>
            </w:r>
          </w:p>
        </w:tc>
        <w:tc>
          <w:tcPr>
            <w:tcW w:w="2722" w:type="dxa"/>
            <w:shd w:val="clear" w:color="auto" w:fill="auto"/>
          </w:tcPr>
          <w:p w14:paraId="10D81CF4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ภาษาไทยเพื่อการสื่อสาร 5</w:t>
            </w:r>
          </w:p>
        </w:tc>
        <w:tc>
          <w:tcPr>
            <w:tcW w:w="1701" w:type="dxa"/>
            <w:shd w:val="clear" w:color="auto" w:fill="auto"/>
          </w:tcPr>
          <w:p w14:paraId="10D81CF5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1/40</w:t>
            </w:r>
          </w:p>
        </w:tc>
        <w:tc>
          <w:tcPr>
            <w:tcW w:w="850" w:type="dxa"/>
            <w:shd w:val="clear" w:color="auto" w:fill="auto"/>
          </w:tcPr>
          <w:p w14:paraId="10D81CF6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ม.6</w:t>
            </w:r>
          </w:p>
        </w:tc>
      </w:tr>
      <w:tr w:rsidR="000A4F94" w:rsidRPr="00866A3E" w14:paraId="10D81CFD" w14:textId="77777777" w:rsidTr="000A4F94">
        <w:tc>
          <w:tcPr>
            <w:tcW w:w="534" w:type="dxa"/>
            <w:shd w:val="clear" w:color="auto" w:fill="auto"/>
          </w:tcPr>
          <w:p w14:paraId="10D81CF8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10D81CF9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ท33202</w:t>
            </w:r>
          </w:p>
        </w:tc>
        <w:tc>
          <w:tcPr>
            <w:tcW w:w="2722" w:type="dxa"/>
            <w:shd w:val="clear" w:color="auto" w:fill="auto"/>
          </w:tcPr>
          <w:p w14:paraId="10D81CFA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ภาษาไทยเพื่อการสื่อสาร 6</w:t>
            </w:r>
          </w:p>
        </w:tc>
        <w:tc>
          <w:tcPr>
            <w:tcW w:w="1701" w:type="dxa"/>
            <w:shd w:val="clear" w:color="auto" w:fill="auto"/>
          </w:tcPr>
          <w:p w14:paraId="10D81CFB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1/40</w:t>
            </w:r>
          </w:p>
        </w:tc>
        <w:tc>
          <w:tcPr>
            <w:tcW w:w="850" w:type="dxa"/>
            <w:shd w:val="clear" w:color="auto" w:fill="auto"/>
          </w:tcPr>
          <w:p w14:paraId="10D81CFC" w14:textId="77777777" w:rsidR="000A4F94" w:rsidRPr="00866A3E" w:rsidRDefault="000A4F94" w:rsidP="000A4F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A3E">
              <w:rPr>
                <w:rFonts w:ascii="TH SarabunIT๙" w:hAnsi="TH SarabunIT๙" w:cs="TH SarabunIT๙"/>
                <w:sz w:val="32"/>
                <w:szCs w:val="32"/>
                <w:cs/>
              </w:rPr>
              <w:t>ม.6</w:t>
            </w:r>
          </w:p>
        </w:tc>
      </w:tr>
    </w:tbl>
    <w:p w14:paraId="10D81CFE" w14:textId="77777777" w:rsidR="00CD47C5" w:rsidRPr="00866A3E" w:rsidRDefault="00CD47C5" w:rsidP="00CD47C5">
      <w:pPr>
        <w:tabs>
          <w:tab w:val="left" w:pos="900"/>
          <w:tab w:val="left" w:pos="1800"/>
          <w:tab w:val="left" w:pos="252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10D81CFF" w14:textId="77777777" w:rsidR="00CD47C5" w:rsidRPr="00866A3E" w:rsidRDefault="00CD47C5" w:rsidP="00CD47C5">
      <w:pPr>
        <w:tabs>
          <w:tab w:val="left" w:pos="900"/>
          <w:tab w:val="left" w:pos="1800"/>
          <w:tab w:val="left" w:pos="252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10D81D00" w14:textId="77777777" w:rsidR="00E969B4" w:rsidRPr="00866A3E" w:rsidRDefault="00E969B4" w:rsidP="008929B0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10D81D01" w14:textId="77777777" w:rsidR="009D3C22" w:rsidRPr="00866A3E" w:rsidRDefault="009D3C22" w:rsidP="008929B0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10D81D02" w14:textId="77777777" w:rsidR="00356C5F" w:rsidRPr="00866A3E" w:rsidRDefault="00356C5F" w:rsidP="008929B0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10D81D03" w14:textId="77777777" w:rsidR="00356C5F" w:rsidRPr="00866A3E" w:rsidRDefault="00356C5F" w:rsidP="008929B0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10D81D04" w14:textId="77777777" w:rsidR="00356C5F" w:rsidRPr="00866A3E" w:rsidRDefault="00356C5F" w:rsidP="008929B0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10D81D05" w14:textId="77777777" w:rsidR="00356C5F" w:rsidRPr="00866A3E" w:rsidRDefault="00356C5F" w:rsidP="008929B0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10D81D06" w14:textId="77777777" w:rsidR="000A4F94" w:rsidRPr="00866A3E" w:rsidRDefault="000A4F94" w:rsidP="008929B0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10D81D07" w14:textId="77777777" w:rsidR="000A4F94" w:rsidRPr="00866A3E" w:rsidRDefault="000A4F94" w:rsidP="008929B0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10D81D08" w14:textId="77777777" w:rsidR="000A4F94" w:rsidRPr="00866A3E" w:rsidRDefault="000A4F94" w:rsidP="008929B0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10D81D09" w14:textId="77777777" w:rsidR="000A4F94" w:rsidRPr="00866A3E" w:rsidRDefault="000A4F94" w:rsidP="008929B0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10D81D0A" w14:textId="77777777" w:rsidR="000A4F94" w:rsidRPr="00866A3E" w:rsidRDefault="000A4F94" w:rsidP="008929B0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10D81D0B" w14:textId="77777777" w:rsidR="000A4F94" w:rsidRPr="00866A3E" w:rsidRDefault="000A4F94" w:rsidP="008929B0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10D81D0C" w14:textId="77777777" w:rsidR="000A4F94" w:rsidRPr="00866A3E" w:rsidRDefault="000A4F94" w:rsidP="008929B0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10D81D0D" w14:textId="77777777" w:rsidR="000A4F94" w:rsidRPr="00866A3E" w:rsidRDefault="000A4F94" w:rsidP="008929B0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10D81D0E" w14:textId="77777777" w:rsidR="000A4F94" w:rsidRPr="00866A3E" w:rsidRDefault="000A4F94" w:rsidP="008929B0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10D81D0F" w14:textId="77777777" w:rsidR="000A4F94" w:rsidRPr="00866A3E" w:rsidRDefault="000A4F94" w:rsidP="008929B0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10D81D10" w14:textId="77777777" w:rsidR="000A4F94" w:rsidRPr="00866A3E" w:rsidRDefault="000A4F94" w:rsidP="008929B0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10D81D11" w14:textId="77777777" w:rsidR="00977994" w:rsidRPr="00866A3E" w:rsidRDefault="00977994" w:rsidP="008929B0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10D81D12" w14:textId="77777777" w:rsidR="00977994" w:rsidRPr="00866A3E" w:rsidRDefault="00977994" w:rsidP="008929B0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10D81D13" w14:textId="77777777" w:rsidR="00977994" w:rsidRPr="00866A3E" w:rsidRDefault="00977994" w:rsidP="008929B0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10D81D14" w14:textId="77777777" w:rsidR="00977994" w:rsidRPr="00866A3E" w:rsidRDefault="00977994" w:rsidP="008929B0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10D81D15" w14:textId="77777777" w:rsidR="00977994" w:rsidRPr="00866A3E" w:rsidRDefault="00977994" w:rsidP="008929B0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10D81D16" w14:textId="77777777" w:rsidR="00977994" w:rsidRPr="00866A3E" w:rsidRDefault="00977994" w:rsidP="008929B0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10D81D17" w14:textId="77777777" w:rsidR="00977994" w:rsidRPr="00866A3E" w:rsidRDefault="00977994" w:rsidP="008929B0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10D81D18" w14:textId="77777777" w:rsidR="00977994" w:rsidRPr="00866A3E" w:rsidRDefault="00977994" w:rsidP="008929B0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10D81D19" w14:textId="77777777" w:rsidR="00977994" w:rsidRPr="00866A3E" w:rsidRDefault="00977994" w:rsidP="008929B0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10D81D1A" w14:textId="77777777" w:rsidR="00977994" w:rsidRPr="00866A3E" w:rsidRDefault="00977994" w:rsidP="008929B0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10D81D1B" w14:textId="77777777" w:rsidR="00977994" w:rsidRPr="00866A3E" w:rsidRDefault="00977994" w:rsidP="008929B0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10D81D1C" w14:textId="77777777" w:rsidR="00977994" w:rsidRPr="00866A3E" w:rsidRDefault="00977994" w:rsidP="008929B0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10D81D1D" w14:textId="77777777" w:rsidR="00977994" w:rsidRPr="00866A3E" w:rsidRDefault="00977994" w:rsidP="008929B0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bookmarkEnd w:id="0"/>
    <w:p w14:paraId="10D81D1E" w14:textId="77777777" w:rsidR="009D1301" w:rsidRPr="00866A3E" w:rsidRDefault="009D1301" w:rsidP="008929B0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9D1301" w:rsidRPr="00866A3E" w:rsidSect="009779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560" w:right="1418" w:bottom="1418" w:left="2126" w:header="851" w:footer="720" w:gutter="0"/>
      <w:pgNumType w:start="17"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943635" w14:textId="77777777" w:rsidR="005F278B" w:rsidRDefault="005F278B">
      <w:r>
        <w:separator/>
      </w:r>
    </w:p>
  </w:endnote>
  <w:endnote w:type="continuationSeparator" w:id="0">
    <w:p w14:paraId="4F368F55" w14:textId="77777777" w:rsidR="005F278B" w:rsidRDefault="005F2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D81D27" w14:textId="77777777" w:rsidR="000A4F94" w:rsidRDefault="000A4F94" w:rsidP="00BA7D4E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0D81D28" w14:textId="77777777" w:rsidR="000A4F94" w:rsidRDefault="000A4F94" w:rsidP="00BA7D4E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D81D29" w14:textId="77777777" w:rsidR="000A4F94" w:rsidRDefault="000A4F94" w:rsidP="00BA7D4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E20B0D" w14:textId="77777777" w:rsidR="005F278B" w:rsidRDefault="005F278B">
      <w:r>
        <w:separator/>
      </w:r>
    </w:p>
  </w:footnote>
  <w:footnote w:type="continuationSeparator" w:id="0">
    <w:p w14:paraId="068C8EB0" w14:textId="77777777" w:rsidR="005F278B" w:rsidRDefault="005F27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D81D23" w14:textId="77777777" w:rsidR="000A4F94" w:rsidRDefault="000A4F94" w:rsidP="00BA7D4E">
    <w:pPr>
      <w:pStyle w:val="a7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0D81D24" w14:textId="77777777" w:rsidR="000A4F94" w:rsidRDefault="000A4F94" w:rsidP="00A55BD7">
    <w:pPr>
      <w:pStyle w:val="a7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D81D25" w14:textId="6B38E804" w:rsidR="000A4F94" w:rsidRPr="00CD47C5" w:rsidRDefault="000A4F94">
    <w:pPr>
      <w:pStyle w:val="a7"/>
      <w:jc w:val="right"/>
      <w:rPr>
        <w:rFonts w:ascii="TH SarabunIT๙" w:hAnsi="TH SarabunIT๙" w:cs="TH SarabunIT๙"/>
        <w:sz w:val="32"/>
        <w:szCs w:val="32"/>
      </w:rPr>
    </w:pPr>
    <w:r w:rsidRPr="00CD47C5">
      <w:rPr>
        <w:rFonts w:ascii="TH SarabunIT๙" w:hAnsi="TH SarabunIT๙" w:cs="TH SarabunIT๙"/>
        <w:sz w:val="32"/>
        <w:szCs w:val="32"/>
      </w:rPr>
      <w:fldChar w:fldCharType="begin"/>
    </w:r>
    <w:r w:rsidRPr="00CD47C5">
      <w:rPr>
        <w:rFonts w:ascii="TH SarabunIT๙" w:hAnsi="TH SarabunIT๙" w:cs="TH SarabunIT๙"/>
        <w:sz w:val="32"/>
        <w:szCs w:val="32"/>
      </w:rPr>
      <w:instrText>PAGE   \</w:instrText>
    </w:r>
    <w:r w:rsidRPr="00CD47C5">
      <w:rPr>
        <w:rFonts w:ascii="TH SarabunIT๙" w:hAnsi="TH SarabunIT๙" w:cs="TH SarabunIT๙"/>
        <w:sz w:val="32"/>
        <w:szCs w:val="32"/>
        <w:cs/>
      </w:rPr>
      <w:instrText xml:space="preserve">* </w:instrText>
    </w:r>
    <w:r w:rsidRPr="00CD47C5">
      <w:rPr>
        <w:rFonts w:ascii="TH SarabunIT๙" w:hAnsi="TH SarabunIT๙" w:cs="TH SarabunIT๙"/>
        <w:sz w:val="32"/>
        <w:szCs w:val="32"/>
      </w:rPr>
      <w:instrText>MERGEFORMAT</w:instrText>
    </w:r>
    <w:r w:rsidRPr="00CD47C5">
      <w:rPr>
        <w:rFonts w:ascii="TH SarabunIT๙" w:hAnsi="TH SarabunIT๙" w:cs="TH SarabunIT๙"/>
        <w:sz w:val="32"/>
        <w:szCs w:val="32"/>
      </w:rPr>
      <w:fldChar w:fldCharType="separate"/>
    </w:r>
    <w:r w:rsidR="00866A3E" w:rsidRPr="00866A3E">
      <w:rPr>
        <w:rFonts w:ascii="TH SarabunIT๙" w:hAnsi="TH SarabunIT๙" w:cs="TH SarabunIT๙"/>
        <w:noProof/>
        <w:sz w:val="32"/>
        <w:szCs w:val="32"/>
        <w:lang w:val="th-TH"/>
      </w:rPr>
      <w:t>19</w:t>
    </w:r>
    <w:r w:rsidRPr="00CD47C5">
      <w:rPr>
        <w:rFonts w:ascii="TH SarabunIT๙" w:hAnsi="TH SarabunIT๙" w:cs="TH SarabunIT๙"/>
        <w:sz w:val="32"/>
        <w:szCs w:val="32"/>
      </w:rPr>
      <w:fldChar w:fldCharType="end"/>
    </w:r>
  </w:p>
  <w:p w14:paraId="10D81D26" w14:textId="77777777" w:rsidR="000A4F94" w:rsidRPr="00CD47C5" w:rsidRDefault="000A4F94" w:rsidP="00A55BD7">
    <w:pPr>
      <w:pStyle w:val="a7"/>
      <w:ind w:right="360" w:firstLine="360"/>
      <w:rPr>
        <w:rFonts w:ascii="TH SarabunIT๙" w:hAnsi="TH SarabunIT๙" w:cs="TH SarabunIT๙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D81D2A" w14:textId="686E15D6" w:rsidR="000A4F94" w:rsidRPr="00CD47C5" w:rsidRDefault="000A4F94" w:rsidP="00977994">
    <w:pPr>
      <w:pStyle w:val="a7"/>
      <w:jc w:val="right"/>
      <w:rPr>
        <w:rFonts w:ascii="TH SarabunIT๙" w:hAnsi="TH SarabunIT๙" w:cs="TH SarabunIT๙"/>
        <w:sz w:val="32"/>
        <w:szCs w:val="32"/>
      </w:rPr>
    </w:pPr>
    <w:r w:rsidRPr="00CD47C5">
      <w:rPr>
        <w:rFonts w:ascii="TH SarabunIT๙" w:hAnsi="TH SarabunIT๙" w:cs="TH SarabunIT๙"/>
        <w:sz w:val="32"/>
        <w:szCs w:val="32"/>
      </w:rPr>
      <w:fldChar w:fldCharType="begin"/>
    </w:r>
    <w:r w:rsidRPr="00CD47C5">
      <w:rPr>
        <w:rFonts w:ascii="TH SarabunIT๙" w:hAnsi="TH SarabunIT๙" w:cs="TH SarabunIT๙"/>
        <w:sz w:val="32"/>
        <w:szCs w:val="32"/>
      </w:rPr>
      <w:instrText>PAGE   \</w:instrText>
    </w:r>
    <w:r w:rsidRPr="00CD47C5">
      <w:rPr>
        <w:rFonts w:ascii="TH SarabunIT๙" w:hAnsi="TH SarabunIT๙" w:cs="TH SarabunIT๙"/>
        <w:sz w:val="32"/>
        <w:szCs w:val="32"/>
        <w:cs/>
      </w:rPr>
      <w:instrText xml:space="preserve">* </w:instrText>
    </w:r>
    <w:r w:rsidRPr="00CD47C5">
      <w:rPr>
        <w:rFonts w:ascii="TH SarabunIT๙" w:hAnsi="TH SarabunIT๙" w:cs="TH SarabunIT๙"/>
        <w:sz w:val="32"/>
        <w:szCs w:val="32"/>
      </w:rPr>
      <w:instrText>MERGEFORMAT</w:instrText>
    </w:r>
    <w:r w:rsidRPr="00CD47C5">
      <w:rPr>
        <w:rFonts w:ascii="TH SarabunIT๙" w:hAnsi="TH SarabunIT๙" w:cs="TH SarabunIT๙"/>
        <w:sz w:val="32"/>
        <w:szCs w:val="32"/>
      </w:rPr>
      <w:fldChar w:fldCharType="separate"/>
    </w:r>
    <w:r w:rsidR="00866A3E" w:rsidRPr="00866A3E">
      <w:rPr>
        <w:rFonts w:ascii="TH SarabunIT๙" w:hAnsi="TH SarabunIT๙" w:cs="TH SarabunIT๙"/>
        <w:noProof/>
        <w:sz w:val="32"/>
        <w:szCs w:val="32"/>
        <w:lang w:val="th-TH"/>
      </w:rPr>
      <w:t>17</w:t>
    </w:r>
    <w:r w:rsidRPr="00CD47C5">
      <w:rPr>
        <w:rFonts w:ascii="TH SarabunIT๙" w:hAnsi="TH SarabunIT๙" w:cs="TH SarabunIT๙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A1886"/>
    <w:multiLevelType w:val="multilevel"/>
    <w:tmpl w:val="DE527BD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1" w15:restartNumberingAfterBreak="0">
    <w:nsid w:val="0D546F3B"/>
    <w:multiLevelType w:val="multilevel"/>
    <w:tmpl w:val="00087D6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E446FB1"/>
    <w:multiLevelType w:val="multilevel"/>
    <w:tmpl w:val="7F1E299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E4A51FA"/>
    <w:multiLevelType w:val="hybridMultilevel"/>
    <w:tmpl w:val="B8866730"/>
    <w:lvl w:ilvl="0" w:tplc="3AFE946E">
      <w:start w:val="2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4" w15:restartNumberingAfterBreak="0">
    <w:nsid w:val="10331520"/>
    <w:multiLevelType w:val="singleLevel"/>
    <w:tmpl w:val="32AC7598"/>
    <w:lvl w:ilvl="0"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Times New Roman" w:hAnsi="Wingdings" w:hint="default"/>
      </w:rPr>
    </w:lvl>
  </w:abstractNum>
  <w:abstractNum w:abstractNumId="5" w15:restartNumberingAfterBreak="0">
    <w:nsid w:val="16DD5AFA"/>
    <w:multiLevelType w:val="multilevel"/>
    <w:tmpl w:val="FC0A925C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100"/>
        </w:tabs>
        <w:ind w:left="51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880"/>
        </w:tabs>
        <w:ind w:left="5880" w:hanging="1800"/>
      </w:pPr>
      <w:rPr>
        <w:rFonts w:hint="default"/>
      </w:rPr>
    </w:lvl>
  </w:abstractNum>
  <w:abstractNum w:abstractNumId="6" w15:restartNumberingAfterBreak="0">
    <w:nsid w:val="1AE85CFB"/>
    <w:multiLevelType w:val="multilevel"/>
    <w:tmpl w:val="90940FB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1E183903"/>
    <w:multiLevelType w:val="hybridMultilevel"/>
    <w:tmpl w:val="42F41660"/>
    <w:lvl w:ilvl="0" w:tplc="F96C6E34">
      <w:start w:val="2544"/>
      <w:numFmt w:val="decimal"/>
      <w:lvlText w:val="%1"/>
      <w:lvlJc w:val="left"/>
      <w:pPr>
        <w:tabs>
          <w:tab w:val="num" w:pos="3465"/>
        </w:tabs>
        <w:ind w:left="346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8" w15:restartNumberingAfterBreak="0">
    <w:nsid w:val="21CB108A"/>
    <w:multiLevelType w:val="multilevel"/>
    <w:tmpl w:val="7910D04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4080"/>
        </w:tabs>
        <w:ind w:left="408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7800"/>
        </w:tabs>
        <w:ind w:left="780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9480"/>
        </w:tabs>
        <w:ind w:left="94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3200"/>
        </w:tabs>
        <w:ind w:left="1320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5240"/>
        </w:tabs>
        <w:ind w:left="15240" w:hanging="1800"/>
      </w:pPr>
      <w:rPr>
        <w:rFonts w:hint="default"/>
      </w:rPr>
    </w:lvl>
  </w:abstractNum>
  <w:abstractNum w:abstractNumId="9" w15:restartNumberingAfterBreak="0">
    <w:nsid w:val="25AA3388"/>
    <w:multiLevelType w:val="hybridMultilevel"/>
    <w:tmpl w:val="6D943F56"/>
    <w:lvl w:ilvl="0" w:tplc="28AA827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7977AAE"/>
    <w:multiLevelType w:val="singleLevel"/>
    <w:tmpl w:val="9EC8F64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1" w15:restartNumberingAfterBreak="0">
    <w:nsid w:val="28AC12FB"/>
    <w:multiLevelType w:val="hybridMultilevel"/>
    <w:tmpl w:val="DBD6209E"/>
    <w:lvl w:ilvl="0" w:tplc="A7C6D7B2">
      <w:numFmt w:val="bullet"/>
      <w:lvlText w:val=""/>
      <w:lvlJc w:val="left"/>
      <w:pPr>
        <w:tabs>
          <w:tab w:val="num" w:pos="750"/>
        </w:tabs>
        <w:ind w:left="750" w:hanging="390"/>
      </w:pPr>
      <w:rPr>
        <w:rFonts w:ascii="Wingdings 2" w:eastAsia="SimSun" w:hAnsi="Wingdings 2" w:cs="Angsana New" w:hint="default"/>
        <w:b w:val="0"/>
        <w:bCs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A82F54"/>
    <w:multiLevelType w:val="hybridMultilevel"/>
    <w:tmpl w:val="C33EB828"/>
    <w:lvl w:ilvl="0" w:tplc="7DBC2AA0">
      <w:start w:val="30"/>
      <w:numFmt w:val="bullet"/>
      <w:lvlText w:val="-"/>
      <w:lvlJc w:val="left"/>
      <w:pPr>
        <w:ind w:left="72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534D5B"/>
    <w:multiLevelType w:val="multilevel"/>
    <w:tmpl w:val="BC26837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440"/>
      </w:pPr>
      <w:rPr>
        <w:rFonts w:hint="default"/>
      </w:rPr>
    </w:lvl>
  </w:abstractNum>
  <w:abstractNum w:abstractNumId="14" w15:restartNumberingAfterBreak="0">
    <w:nsid w:val="2F3A7474"/>
    <w:multiLevelType w:val="multilevel"/>
    <w:tmpl w:val="BB2E5C7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360"/>
      </w:pPr>
      <w:rPr>
        <w:rFonts w:ascii="Angsana New" w:eastAsia="SimSun" w:hAnsi="Angsana New" w:cs="Angsana New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 w15:restartNumberingAfterBreak="0">
    <w:nsid w:val="32046DEF"/>
    <w:multiLevelType w:val="multilevel"/>
    <w:tmpl w:val="6B8C6E6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20536BC"/>
    <w:multiLevelType w:val="multilevel"/>
    <w:tmpl w:val="3C38B1C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2E36272"/>
    <w:multiLevelType w:val="hybridMultilevel"/>
    <w:tmpl w:val="C5DC02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B54B6D"/>
    <w:multiLevelType w:val="hybridMultilevel"/>
    <w:tmpl w:val="4E6AA0B2"/>
    <w:lvl w:ilvl="0" w:tplc="7FE03316">
      <w:start w:val="2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9" w15:restartNumberingAfterBreak="0">
    <w:nsid w:val="40356622"/>
    <w:multiLevelType w:val="hybridMultilevel"/>
    <w:tmpl w:val="6BB45AEA"/>
    <w:lvl w:ilvl="0" w:tplc="EF680AE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223048C"/>
    <w:multiLevelType w:val="multilevel"/>
    <w:tmpl w:val="22E61E38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4"/>
      <w:numFmt w:val="decimal"/>
      <w:lvlText w:val="%1.%2)"/>
      <w:lvlJc w:val="left"/>
      <w:pPr>
        <w:tabs>
          <w:tab w:val="num" w:pos="2055"/>
        </w:tabs>
        <w:ind w:left="2055" w:hanging="43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5580"/>
        </w:tabs>
        <w:ind w:left="55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9180"/>
        </w:tabs>
        <w:ind w:left="91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1160"/>
        </w:tabs>
        <w:ind w:left="111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2780"/>
        </w:tabs>
        <w:ind w:left="1278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4760"/>
        </w:tabs>
        <w:ind w:left="14760" w:hanging="1800"/>
      </w:pPr>
      <w:rPr>
        <w:rFonts w:hint="default"/>
      </w:rPr>
    </w:lvl>
  </w:abstractNum>
  <w:abstractNum w:abstractNumId="21" w15:restartNumberingAfterBreak="0">
    <w:nsid w:val="48604656"/>
    <w:multiLevelType w:val="multilevel"/>
    <w:tmpl w:val="0F4C57E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A18404C"/>
    <w:multiLevelType w:val="multilevel"/>
    <w:tmpl w:val="DD58079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BD7293A"/>
    <w:multiLevelType w:val="multilevel"/>
    <w:tmpl w:val="B60673C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1"/>
      <w:numFmt w:val="decimal"/>
      <w:lvlText w:val="%1.%2)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4" w15:restartNumberingAfterBreak="0">
    <w:nsid w:val="524F6532"/>
    <w:multiLevelType w:val="multilevel"/>
    <w:tmpl w:val="D152E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57CB4AE1"/>
    <w:multiLevelType w:val="multilevel"/>
    <w:tmpl w:val="721ADB7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5AB934E5"/>
    <w:multiLevelType w:val="multilevel"/>
    <w:tmpl w:val="D1DC91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65040F7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6AB695F"/>
    <w:multiLevelType w:val="multilevel"/>
    <w:tmpl w:val="7612FA3E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29" w15:restartNumberingAfterBreak="0">
    <w:nsid w:val="66B45F0F"/>
    <w:multiLevelType w:val="multilevel"/>
    <w:tmpl w:val="3EA0F22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69F2456B"/>
    <w:multiLevelType w:val="hybridMultilevel"/>
    <w:tmpl w:val="51221BB0"/>
    <w:lvl w:ilvl="0" w:tplc="FEEA0E70">
      <w:start w:val="30"/>
      <w:numFmt w:val="bullet"/>
      <w:lvlText w:val="-"/>
      <w:lvlJc w:val="left"/>
      <w:pPr>
        <w:ind w:left="72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9F1E23"/>
    <w:multiLevelType w:val="multilevel"/>
    <w:tmpl w:val="DD58079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AA72FB3"/>
    <w:multiLevelType w:val="multilevel"/>
    <w:tmpl w:val="5FEA149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3" w15:restartNumberingAfterBreak="0">
    <w:nsid w:val="7BA534B2"/>
    <w:multiLevelType w:val="multilevel"/>
    <w:tmpl w:val="C1B27D7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24"/>
  </w:num>
  <w:num w:numId="3">
    <w:abstractNumId w:val="26"/>
  </w:num>
  <w:num w:numId="4">
    <w:abstractNumId w:val="21"/>
  </w:num>
  <w:num w:numId="5">
    <w:abstractNumId w:val="28"/>
  </w:num>
  <w:num w:numId="6">
    <w:abstractNumId w:val="29"/>
  </w:num>
  <w:num w:numId="7">
    <w:abstractNumId w:val="15"/>
  </w:num>
  <w:num w:numId="8">
    <w:abstractNumId w:val="8"/>
  </w:num>
  <w:num w:numId="9">
    <w:abstractNumId w:val="23"/>
  </w:num>
  <w:num w:numId="10">
    <w:abstractNumId w:val="20"/>
  </w:num>
  <w:num w:numId="11">
    <w:abstractNumId w:val="10"/>
  </w:num>
  <w:num w:numId="12">
    <w:abstractNumId w:val="11"/>
  </w:num>
  <w:num w:numId="13">
    <w:abstractNumId w:val="3"/>
  </w:num>
  <w:num w:numId="14">
    <w:abstractNumId w:val="18"/>
  </w:num>
  <w:num w:numId="15">
    <w:abstractNumId w:val="27"/>
  </w:num>
  <w:num w:numId="16">
    <w:abstractNumId w:val="2"/>
  </w:num>
  <w:num w:numId="17">
    <w:abstractNumId w:val="13"/>
  </w:num>
  <w:num w:numId="18">
    <w:abstractNumId w:val="4"/>
  </w:num>
  <w:num w:numId="19">
    <w:abstractNumId w:val="5"/>
  </w:num>
  <w:num w:numId="20">
    <w:abstractNumId w:val="14"/>
  </w:num>
  <w:num w:numId="21">
    <w:abstractNumId w:val="32"/>
  </w:num>
  <w:num w:numId="22">
    <w:abstractNumId w:val="1"/>
  </w:num>
  <w:num w:numId="23">
    <w:abstractNumId w:val="31"/>
  </w:num>
  <w:num w:numId="24">
    <w:abstractNumId w:val="6"/>
  </w:num>
  <w:num w:numId="25">
    <w:abstractNumId w:val="16"/>
  </w:num>
  <w:num w:numId="26">
    <w:abstractNumId w:val="33"/>
  </w:num>
  <w:num w:numId="27">
    <w:abstractNumId w:val="22"/>
  </w:num>
  <w:num w:numId="28">
    <w:abstractNumId w:val="25"/>
  </w:num>
  <w:num w:numId="29">
    <w:abstractNumId w:val="9"/>
  </w:num>
  <w:num w:numId="30">
    <w:abstractNumId w:val="7"/>
  </w:num>
  <w:num w:numId="31">
    <w:abstractNumId w:val="19"/>
  </w:num>
  <w:num w:numId="32">
    <w:abstractNumId w:val="12"/>
  </w:num>
  <w:num w:numId="33">
    <w:abstractNumId w:val="30"/>
  </w:num>
  <w:num w:numId="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BAD"/>
    <w:rsid w:val="000044FD"/>
    <w:rsid w:val="00005760"/>
    <w:rsid w:val="00007F00"/>
    <w:rsid w:val="000124AD"/>
    <w:rsid w:val="00013CBE"/>
    <w:rsid w:val="00026198"/>
    <w:rsid w:val="0004086F"/>
    <w:rsid w:val="00040A36"/>
    <w:rsid w:val="0004281F"/>
    <w:rsid w:val="00046088"/>
    <w:rsid w:val="0004686E"/>
    <w:rsid w:val="00053728"/>
    <w:rsid w:val="00053B95"/>
    <w:rsid w:val="00054A58"/>
    <w:rsid w:val="00064695"/>
    <w:rsid w:val="00071564"/>
    <w:rsid w:val="0007241E"/>
    <w:rsid w:val="00082714"/>
    <w:rsid w:val="00087468"/>
    <w:rsid w:val="00091C8E"/>
    <w:rsid w:val="000A4595"/>
    <w:rsid w:val="000A4F94"/>
    <w:rsid w:val="000B0A5A"/>
    <w:rsid w:val="000C74FB"/>
    <w:rsid w:val="000E10CE"/>
    <w:rsid w:val="000E3913"/>
    <w:rsid w:val="000F47A3"/>
    <w:rsid w:val="000F4FE4"/>
    <w:rsid w:val="00103C48"/>
    <w:rsid w:val="00114507"/>
    <w:rsid w:val="001214A4"/>
    <w:rsid w:val="00131E2B"/>
    <w:rsid w:val="001372EC"/>
    <w:rsid w:val="001464AD"/>
    <w:rsid w:val="00155200"/>
    <w:rsid w:val="0016364F"/>
    <w:rsid w:val="0017352F"/>
    <w:rsid w:val="00182892"/>
    <w:rsid w:val="00182D60"/>
    <w:rsid w:val="00192FC2"/>
    <w:rsid w:val="001A002B"/>
    <w:rsid w:val="001A15EF"/>
    <w:rsid w:val="001A5203"/>
    <w:rsid w:val="001A63FA"/>
    <w:rsid w:val="001A745A"/>
    <w:rsid w:val="001B1479"/>
    <w:rsid w:val="001B26E8"/>
    <w:rsid w:val="001B69A3"/>
    <w:rsid w:val="001C40CC"/>
    <w:rsid w:val="001C4608"/>
    <w:rsid w:val="001C751C"/>
    <w:rsid w:val="001F1AD6"/>
    <w:rsid w:val="00200B9D"/>
    <w:rsid w:val="00201FEC"/>
    <w:rsid w:val="002154B3"/>
    <w:rsid w:val="002232E2"/>
    <w:rsid w:val="002234B9"/>
    <w:rsid w:val="00233006"/>
    <w:rsid w:val="00237C78"/>
    <w:rsid w:val="00246369"/>
    <w:rsid w:val="00247233"/>
    <w:rsid w:val="00247FCC"/>
    <w:rsid w:val="002560FB"/>
    <w:rsid w:val="002572AD"/>
    <w:rsid w:val="00264348"/>
    <w:rsid w:val="00272942"/>
    <w:rsid w:val="00285F7A"/>
    <w:rsid w:val="002867C6"/>
    <w:rsid w:val="002B4FDE"/>
    <w:rsid w:val="002C3BF8"/>
    <w:rsid w:val="002C776F"/>
    <w:rsid w:val="002D5024"/>
    <w:rsid w:val="002F2E56"/>
    <w:rsid w:val="002F4DB6"/>
    <w:rsid w:val="003024D6"/>
    <w:rsid w:val="00303526"/>
    <w:rsid w:val="00304B88"/>
    <w:rsid w:val="0031337E"/>
    <w:rsid w:val="0031691D"/>
    <w:rsid w:val="00334EED"/>
    <w:rsid w:val="003365C5"/>
    <w:rsid w:val="00340AD3"/>
    <w:rsid w:val="00344603"/>
    <w:rsid w:val="00345B26"/>
    <w:rsid w:val="00347824"/>
    <w:rsid w:val="00350437"/>
    <w:rsid w:val="0035153E"/>
    <w:rsid w:val="00351DB6"/>
    <w:rsid w:val="00352DCB"/>
    <w:rsid w:val="00356C5F"/>
    <w:rsid w:val="00357A59"/>
    <w:rsid w:val="00361D2B"/>
    <w:rsid w:val="003647D8"/>
    <w:rsid w:val="00367B0B"/>
    <w:rsid w:val="00373DB5"/>
    <w:rsid w:val="0037724B"/>
    <w:rsid w:val="00393961"/>
    <w:rsid w:val="003B5DFC"/>
    <w:rsid w:val="003C23C7"/>
    <w:rsid w:val="003D6088"/>
    <w:rsid w:val="003E1139"/>
    <w:rsid w:val="003F34D8"/>
    <w:rsid w:val="003F4B0A"/>
    <w:rsid w:val="003F4C14"/>
    <w:rsid w:val="0040215B"/>
    <w:rsid w:val="00410E23"/>
    <w:rsid w:val="004234FE"/>
    <w:rsid w:val="00434F3A"/>
    <w:rsid w:val="00444C90"/>
    <w:rsid w:val="00445B34"/>
    <w:rsid w:val="004478FF"/>
    <w:rsid w:val="00447D81"/>
    <w:rsid w:val="004566B3"/>
    <w:rsid w:val="00457FC1"/>
    <w:rsid w:val="004608E4"/>
    <w:rsid w:val="00466178"/>
    <w:rsid w:val="004744A5"/>
    <w:rsid w:val="004801CC"/>
    <w:rsid w:val="00487BF6"/>
    <w:rsid w:val="0049526E"/>
    <w:rsid w:val="0049782B"/>
    <w:rsid w:val="004A1DBA"/>
    <w:rsid w:val="004C6200"/>
    <w:rsid w:val="004E1C1C"/>
    <w:rsid w:val="004E57A7"/>
    <w:rsid w:val="004E6879"/>
    <w:rsid w:val="00501145"/>
    <w:rsid w:val="0050145C"/>
    <w:rsid w:val="005062FD"/>
    <w:rsid w:val="00517208"/>
    <w:rsid w:val="00526DB2"/>
    <w:rsid w:val="00533740"/>
    <w:rsid w:val="00534831"/>
    <w:rsid w:val="00541616"/>
    <w:rsid w:val="005420AA"/>
    <w:rsid w:val="00547D3F"/>
    <w:rsid w:val="00553A35"/>
    <w:rsid w:val="00565185"/>
    <w:rsid w:val="005652EB"/>
    <w:rsid w:val="005757BD"/>
    <w:rsid w:val="00575F4C"/>
    <w:rsid w:val="0057616F"/>
    <w:rsid w:val="00581A39"/>
    <w:rsid w:val="00585E0D"/>
    <w:rsid w:val="005879ED"/>
    <w:rsid w:val="005909E9"/>
    <w:rsid w:val="005A1E78"/>
    <w:rsid w:val="005A430A"/>
    <w:rsid w:val="005A64E9"/>
    <w:rsid w:val="005A7668"/>
    <w:rsid w:val="005B4095"/>
    <w:rsid w:val="005C3AC3"/>
    <w:rsid w:val="005D67F2"/>
    <w:rsid w:val="005E3D09"/>
    <w:rsid w:val="005E7D75"/>
    <w:rsid w:val="005F278B"/>
    <w:rsid w:val="005F4A04"/>
    <w:rsid w:val="00602ADB"/>
    <w:rsid w:val="00605025"/>
    <w:rsid w:val="006054E5"/>
    <w:rsid w:val="0060593B"/>
    <w:rsid w:val="00605A85"/>
    <w:rsid w:val="00607BBD"/>
    <w:rsid w:val="00614AD8"/>
    <w:rsid w:val="00616568"/>
    <w:rsid w:val="00622BA1"/>
    <w:rsid w:val="00633E59"/>
    <w:rsid w:val="006364D5"/>
    <w:rsid w:val="006372AB"/>
    <w:rsid w:val="006408F8"/>
    <w:rsid w:val="00645CA9"/>
    <w:rsid w:val="00646319"/>
    <w:rsid w:val="00653D4F"/>
    <w:rsid w:val="00654A6E"/>
    <w:rsid w:val="0065615B"/>
    <w:rsid w:val="006615DA"/>
    <w:rsid w:val="00663294"/>
    <w:rsid w:val="00670E48"/>
    <w:rsid w:val="00671148"/>
    <w:rsid w:val="006A046D"/>
    <w:rsid w:val="006B542F"/>
    <w:rsid w:val="006C0A4B"/>
    <w:rsid w:val="006C4EFB"/>
    <w:rsid w:val="006D2F90"/>
    <w:rsid w:val="006D4C35"/>
    <w:rsid w:val="006D53EC"/>
    <w:rsid w:val="006D5BCB"/>
    <w:rsid w:val="006E1165"/>
    <w:rsid w:val="006F11B1"/>
    <w:rsid w:val="006F4AEE"/>
    <w:rsid w:val="0070216F"/>
    <w:rsid w:val="0070482E"/>
    <w:rsid w:val="00706BAD"/>
    <w:rsid w:val="00711250"/>
    <w:rsid w:val="007150E4"/>
    <w:rsid w:val="00730396"/>
    <w:rsid w:val="00734E82"/>
    <w:rsid w:val="00737748"/>
    <w:rsid w:val="00741CD0"/>
    <w:rsid w:val="00760A0A"/>
    <w:rsid w:val="00763078"/>
    <w:rsid w:val="00765427"/>
    <w:rsid w:val="00770A49"/>
    <w:rsid w:val="00773AAC"/>
    <w:rsid w:val="00793506"/>
    <w:rsid w:val="007963E5"/>
    <w:rsid w:val="007964A2"/>
    <w:rsid w:val="007967C3"/>
    <w:rsid w:val="007A049A"/>
    <w:rsid w:val="007A3016"/>
    <w:rsid w:val="007A65D7"/>
    <w:rsid w:val="007A6932"/>
    <w:rsid w:val="007B5F28"/>
    <w:rsid w:val="007C0CE6"/>
    <w:rsid w:val="007C7178"/>
    <w:rsid w:val="007D14D3"/>
    <w:rsid w:val="007E186C"/>
    <w:rsid w:val="007E20D1"/>
    <w:rsid w:val="007E760A"/>
    <w:rsid w:val="007F30F6"/>
    <w:rsid w:val="0081626B"/>
    <w:rsid w:val="00821591"/>
    <w:rsid w:val="00825524"/>
    <w:rsid w:val="0083060F"/>
    <w:rsid w:val="008316C9"/>
    <w:rsid w:val="00835437"/>
    <w:rsid w:val="008373D5"/>
    <w:rsid w:val="00844777"/>
    <w:rsid w:val="0085569A"/>
    <w:rsid w:val="00857590"/>
    <w:rsid w:val="00857C79"/>
    <w:rsid w:val="0086603D"/>
    <w:rsid w:val="00866A3E"/>
    <w:rsid w:val="008724A4"/>
    <w:rsid w:val="00880F72"/>
    <w:rsid w:val="008849B2"/>
    <w:rsid w:val="00885AE9"/>
    <w:rsid w:val="00886819"/>
    <w:rsid w:val="008929B0"/>
    <w:rsid w:val="00894894"/>
    <w:rsid w:val="008A09A6"/>
    <w:rsid w:val="008B1205"/>
    <w:rsid w:val="008B2B72"/>
    <w:rsid w:val="008B6815"/>
    <w:rsid w:val="008B6827"/>
    <w:rsid w:val="008C2691"/>
    <w:rsid w:val="008C3B58"/>
    <w:rsid w:val="008C4AB3"/>
    <w:rsid w:val="008D4ED4"/>
    <w:rsid w:val="008D57C0"/>
    <w:rsid w:val="008D65C9"/>
    <w:rsid w:val="008D738F"/>
    <w:rsid w:val="008E0E8A"/>
    <w:rsid w:val="009010B5"/>
    <w:rsid w:val="00902C6E"/>
    <w:rsid w:val="0090513E"/>
    <w:rsid w:val="00910AD7"/>
    <w:rsid w:val="00915556"/>
    <w:rsid w:val="009166F6"/>
    <w:rsid w:val="00931577"/>
    <w:rsid w:val="0093256F"/>
    <w:rsid w:val="00942402"/>
    <w:rsid w:val="00947A36"/>
    <w:rsid w:val="009526F5"/>
    <w:rsid w:val="0095332B"/>
    <w:rsid w:val="00960142"/>
    <w:rsid w:val="0096590F"/>
    <w:rsid w:val="009741AD"/>
    <w:rsid w:val="00974F09"/>
    <w:rsid w:val="00977994"/>
    <w:rsid w:val="0098066B"/>
    <w:rsid w:val="00985637"/>
    <w:rsid w:val="00993142"/>
    <w:rsid w:val="00993F86"/>
    <w:rsid w:val="009B0D1B"/>
    <w:rsid w:val="009C05C0"/>
    <w:rsid w:val="009C205D"/>
    <w:rsid w:val="009C30CC"/>
    <w:rsid w:val="009D0EE6"/>
    <w:rsid w:val="009D1301"/>
    <w:rsid w:val="009D14E2"/>
    <w:rsid w:val="009D36D9"/>
    <w:rsid w:val="009D3C22"/>
    <w:rsid w:val="009F2C27"/>
    <w:rsid w:val="009F607F"/>
    <w:rsid w:val="00A0101C"/>
    <w:rsid w:val="00A014C8"/>
    <w:rsid w:val="00A03D64"/>
    <w:rsid w:val="00A10AC7"/>
    <w:rsid w:val="00A10C71"/>
    <w:rsid w:val="00A11B9D"/>
    <w:rsid w:val="00A15A6E"/>
    <w:rsid w:val="00A21ECD"/>
    <w:rsid w:val="00A30B06"/>
    <w:rsid w:val="00A33A17"/>
    <w:rsid w:val="00A52B65"/>
    <w:rsid w:val="00A54BC0"/>
    <w:rsid w:val="00A5538B"/>
    <w:rsid w:val="00A55BD7"/>
    <w:rsid w:val="00A7321B"/>
    <w:rsid w:val="00A740B2"/>
    <w:rsid w:val="00A753AE"/>
    <w:rsid w:val="00A77DD6"/>
    <w:rsid w:val="00A95B4F"/>
    <w:rsid w:val="00AB14D8"/>
    <w:rsid w:val="00AB261A"/>
    <w:rsid w:val="00AB5323"/>
    <w:rsid w:val="00AB5A30"/>
    <w:rsid w:val="00AC4580"/>
    <w:rsid w:val="00AC761F"/>
    <w:rsid w:val="00AE4288"/>
    <w:rsid w:val="00AE5673"/>
    <w:rsid w:val="00AE7534"/>
    <w:rsid w:val="00AE753C"/>
    <w:rsid w:val="00AF225D"/>
    <w:rsid w:val="00B125D8"/>
    <w:rsid w:val="00B12A85"/>
    <w:rsid w:val="00B13BDD"/>
    <w:rsid w:val="00B149E9"/>
    <w:rsid w:val="00B16728"/>
    <w:rsid w:val="00B170B9"/>
    <w:rsid w:val="00B2400E"/>
    <w:rsid w:val="00B256D9"/>
    <w:rsid w:val="00B268AD"/>
    <w:rsid w:val="00B41BC8"/>
    <w:rsid w:val="00B526FB"/>
    <w:rsid w:val="00B52F37"/>
    <w:rsid w:val="00B54197"/>
    <w:rsid w:val="00B576BB"/>
    <w:rsid w:val="00B7358B"/>
    <w:rsid w:val="00B75BCF"/>
    <w:rsid w:val="00B823E7"/>
    <w:rsid w:val="00B82954"/>
    <w:rsid w:val="00BA05F3"/>
    <w:rsid w:val="00BA1909"/>
    <w:rsid w:val="00BA7D4E"/>
    <w:rsid w:val="00BB6459"/>
    <w:rsid w:val="00BC1B26"/>
    <w:rsid w:val="00BC253F"/>
    <w:rsid w:val="00BC26E3"/>
    <w:rsid w:val="00BC3D54"/>
    <w:rsid w:val="00BC7032"/>
    <w:rsid w:val="00BD1783"/>
    <w:rsid w:val="00BD79BD"/>
    <w:rsid w:val="00BF5148"/>
    <w:rsid w:val="00C15583"/>
    <w:rsid w:val="00C23F41"/>
    <w:rsid w:val="00C269CB"/>
    <w:rsid w:val="00C34560"/>
    <w:rsid w:val="00C36E67"/>
    <w:rsid w:val="00C47110"/>
    <w:rsid w:val="00C50EDA"/>
    <w:rsid w:val="00C55AF0"/>
    <w:rsid w:val="00C56153"/>
    <w:rsid w:val="00C666A7"/>
    <w:rsid w:val="00C668FF"/>
    <w:rsid w:val="00C72AEC"/>
    <w:rsid w:val="00C91305"/>
    <w:rsid w:val="00C92C90"/>
    <w:rsid w:val="00C9387C"/>
    <w:rsid w:val="00CB2337"/>
    <w:rsid w:val="00CB6E31"/>
    <w:rsid w:val="00CB6F7A"/>
    <w:rsid w:val="00CC4474"/>
    <w:rsid w:val="00CC7B1F"/>
    <w:rsid w:val="00CD47C5"/>
    <w:rsid w:val="00CD574D"/>
    <w:rsid w:val="00CD60D6"/>
    <w:rsid w:val="00CD7A81"/>
    <w:rsid w:val="00CE3CE4"/>
    <w:rsid w:val="00CF10D8"/>
    <w:rsid w:val="00CF192B"/>
    <w:rsid w:val="00CF56D4"/>
    <w:rsid w:val="00D06CFC"/>
    <w:rsid w:val="00D17C95"/>
    <w:rsid w:val="00D2049B"/>
    <w:rsid w:val="00D2076F"/>
    <w:rsid w:val="00D23B3A"/>
    <w:rsid w:val="00D2494B"/>
    <w:rsid w:val="00D25914"/>
    <w:rsid w:val="00D3290F"/>
    <w:rsid w:val="00D3558C"/>
    <w:rsid w:val="00D37561"/>
    <w:rsid w:val="00D40EBB"/>
    <w:rsid w:val="00D4213D"/>
    <w:rsid w:val="00D544A9"/>
    <w:rsid w:val="00D636F0"/>
    <w:rsid w:val="00D64F38"/>
    <w:rsid w:val="00D71278"/>
    <w:rsid w:val="00D76653"/>
    <w:rsid w:val="00D80AF4"/>
    <w:rsid w:val="00D845E1"/>
    <w:rsid w:val="00D92022"/>
    <w:rsid w:val="00D93539"/>
    <w:rsid w:val="00D97D77"/>
    <w:rsid w:val="00DA0532"/>
    <w:rsid w:val="00DA152D"/>
    <w:rsid w:val="00DA4344"/>
    <w:rsid w:val="00DA5AD1"/>
    <w:rsid w:val="00DB1E37"/>
    <w:rsid w:val="00DB2C41"/>
    <w:rsid w:val="00DB49AD"/>
    <w:rsid w:val="00DB6290"/>
    <w:rsid w:val="00DB78D3"/>
    <w:rsid w:val="00DC63D7"/>
    <w:rsid w:val="00DD3937"/>
    <w:rsid w:val="00DE1FB5"/>
    <w:rsid w:val="00DE33F9"/>
    <w:rsid w:val="00DE5692"/>
    <w:rsid w:val="00DE7672"/>
    <w:rsid w:val="00DF602B"/>
    <w:rsid w:val="00E000AB"/>
    <w:rsid w:val="00E056E4"/>
    <w:rsid w:val="00E05DFA"/>
    <w:rsid w:val="00E0658A"/>
    <w:rsid w:val="00E10A71"/>
    <w:rsid w:val="00E21362"/>
    <w:rsid w:val="00E23F5B"/>
    <w:rsid w:val="00E24FA0"/>
    <w:rsid w:val="00E26A35"/>
    <w:rsid w:val="00E318AB"/>
    <w:rsid w:val="00E6553D"/>
    <w:rsid w:val="00E676BD"/>
    <w:rsid w:val="00E742DE"/>
    <w:rsid w:val="00E74C73"/>
    <w:rsid w:val="00E94BF6"/>
    <w:rsid w:val="00E969B4"/>
    <w:rsid w:val="00EA0BD8"/>
    <w:rsid w:val="00EA37CB"/>
    <w:rsid w:val="00EA6C90"/>
    <w:rsid w:val="00EB5996"/>
    <w:rsid w:val="00EC139C"/>
    <w:rsid w:val="00EC3E15"/>
    <w:rsid w:val="00EC7D9B"/>
    <w:rsid w:val="00ED21AB"/>
    <w:rsid w:val="00ED4504"/>
    <w:rsid w:val="00EF2821"/>
    <w:rsid w:val="00F021B8"/>
    <w:rsid w:val="00F02DF5"/>
    <w:rsid w:val="00F05853"/>
    <w:rsid w:val="00F253E9"/>
    <w:rsid w:val="00F41010"/>
    <w:rsid w:val="00F42AB1"/>
    <w:rsid w:val="00F44FAB"/>
    <w:rsid w:val="00F505AF"/>
    <w:rsid w:val="00F70529"/>
    <w:rsid w:val="00F72E62"/>
    <w:rsid w:val="00F749F3"/>
    <w:rsid w:val="00F852E1"/>
    <w:rsid w:val="00F8750A"/>
    <w:rsid w:val="00F958BC"/>
    <w:rsid w:val="00FA022D"/>
    <w:rsid w:val="00FA443E"/>
    <w:rsid w:val="00FB32A9"/>
    <w:rsid w:val="00FB5FFD"/>
    <w:rsid w:val="00FC6602"/>
    <w:rsid w:val="00FC7B31"/>
    <w:rsid w:val="00FD40A8"/>
    <w:rsid w:val="00FD4CDE"/>
    <w:rsid w:val="00FE1A6A"/>
    <w:rsid w:val="00FE7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D81C59"/>
  <w15:chartTrackingRefBased/>
  <w15:docId w15:val="{ACD49172-DD34-4A6E-B0B1-203D50011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4686E"/>
    <w:rPr>
      <w:rFonts w:eastAsia="SimSun"/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B823E7"/>
    <w:pPr>
      <w:keepNext/>
      <w:spacing w:before="240" w:after="60"/>
      <w:jc w:val="center"/>
      <w:outlineLvl w:val="0"/>
    </w:pPr>
    <w:rPr>
      <w:rFonts w:ascii="Angsana New" w:eastAsia="Times New Roman" w:hAnsi="Angsana New"/>
      <w:b/>
      <w:bCs/>
      <w:kern w:val="28"/>
      <w:sz w:val="40"/>
      <w:szCs w:val="40"/>
      <w:lang w:eastAsia="en-US"/>
    </w:rPr>
  </w:style>
  <w:style w:type="paragraph" w:styleId="2">
    <w:name w:val="heading 2"/>
    <w:basedOn w:val="a"/>
    <w:next w:val="a"/>
    <w:qFormat/>
    <w:rsid w:val="00B823E7"/>
    <w:pPr>
      <w:keepNext/>
      <w:ind w:firstLine="720"/>
      <w:jc w:val="center"/>
      <w:outlineLvl w:val="1"/>
    </w:pPr>
    <w:rPr>
      <w:rFonts w:ascii="AngsanaUPC" w:eastAsia="Times New Roman" w:hAnsi="AngsanaUPC" w:cs="AngsanaUPC"/>
      <w:b/>
      <w:bCs/>
      <w:sz w:val="48"/>
      <w:szCs w:val="48"/>
      <w:lang w:eastAsia="en-US"/>
    </w:rPr>
  </w:style>
  <w:style w:type="paragraph" w:styleId="3">
    <w:name w:val="heading 3"/>
    <w:basedOn w:val="a"/>
    <w:next w:val="a"/>
    <w:qFormat/>
    <w:rsid w:val="0004686E"/>
    <w:pPr>
      <w:keepNext/>
      <w:tabs>
        <w:tab w:val="left" w:pos="1260"/>
      </w:tabs>
      <w:outlineLvl w:val="2"/>
    </w:pPr>
    <w:rPr>
      <w:rFonts w:ascii="Angsana New" w:hAnsi="Angsana New"/>
      <w:sz w:val="32"/>
      <w:szCs w:val="32"/>
    </w:rPr>
  </w:style>
  <w:style w:type="paragraph" w:styleId="4">
    <w:name w:val="heading 4"/>
    <w:basedOn w:val="a"/>
    <w:next w:val="a"/>
    <w:qFormat/>
    <w:rsid w:val="00B823E7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5">
    <w:name w:val="heading 5"/>
    <w:basedOn w:val="a"/>
    <w:next w:val="a"/>
    <w:qFormat/>
    <w:rsid w:val="00B823E7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6">
    <w:name w:val="heading 6"/>
    <w:basedOn w:val="a"/>
    <w:next w:val="a"/>
    <w:qFormat/>
    <w:rsid w:val="00B823E7"/>
    <w:pPr>
      <w:keepNext/>
      <w:jc w:val="center"/>
      <w:outlineLvl w:val="5"/>
    </w:pPr>
    <w:rPr>
      <w:rFonts w:ascii="AngsanaUPC" w:eastAsia="Cordia New" w:hAnsi="AngsanaUPC" w:cs="AngsanaUPC"/>
      <w:b/>
      <w:bCs/>
      <w:sz w:val="32"/>
      <w:szCs w:val="32"/>
      <w:lang w:eastAsia="en-US"/>
    </w:rPr>
  </w:style>
  <w:style w:type="paragraph" w:styleId="7">
    <w:name w:val="heading 7"/>
    <w:basedOn w:val="a"/>
    <w:next w:val="a"/>
    <w:qFormat/>
    <w:rsid w:val="00B823E7"/>
    <w:pPr>
      <w:keepNext/>
      <w:ind w:firstLine="2070"/>
      <w:jc w:val="both"/>
      <w:outlineLvl w:val="6"/>
    </w:pPr>
    <w:rPr>
      <w:rFonts w:ascii="AngsanaUPC" w:eastAsia="Cordia New" w:hAnsi="AngsanaUPC" w:cs="AngsanaUPC"/>
      <w:b/>
      <w:bCs/>
      <w:sz w:val="32"/>
      <w:szCs w:val="32"/>
      <w:u w:val="single"/>
      <w:lang w:eastAsia="en-US"/>
    </w:rPr>
  </w:style>
  <w:style w:type="paragraph" w:styleId="8">
    <w:name w:val="heading 8"/>
    <w:basedOn w:val="a"/>
    <w:next w:val="a"/>
    <w:qFormat/>
    <w:rsid w:val="00B823E7"/>
    <w:pPr>
      <w:keepNext/>
      <w:ind w:firstLine="1350"/>
      <w:jc w:val="both"/>
      <w:outlineLvl w:val="7"/>
    </w:pPr>
    <w:rPr>
      <w:rFonts w:ascii="AngsanaUPC" w:eastAsia="Cordia New" w:hAnsi="AngsanaUPC" w:cs="AngsanaUPC"/>
      <w:b/>
      <w:bCs/>
      <w:sz w:val="32"/>
      <w:szCs w:val="32"/>
      <w:u w:val="single"/>
      <w:lang w:eastAsia="en-US"/>
    </w:rPr>
  </w:style>
  <w:style w:type="paragraph" w:styleId="9">
    <w:name w:val="heading 9"/>
    <w:basedOn w:val="a"/>
    <w:next w:val="a"/>
    <w:qFormat/>
    <w:rsid w:val="00B823E7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uiPriority w:val="1"/>
    <w:semiHidden/>
    <w:unhideWhenUsed/>
  </w:style>
  <w:style w:type="paragraph" w:styleId="a4">
    <w:name w:val="footer"/>
    <w:basedOn w:val="a"/>
    <w:rsid w:val="00844777"/>
    <w:pPr>
      <w:tabs>
        <w:tab w:val="center" w:pos="4153"/>
        <w:tab w:val="right" w:pos="8306"/>
      </w:tabs>
    </w:pPr>
    <w:rPr>
      <w:szCs w:val="28"/>
    </w:rPr>
  </w:style>
  <w:style w:type="character" w:styleId="a5">
    <w:name w:val="page number"/>
    <w:basedOn w:val="a3"/>
    <w:rsid w:val="00844777"/>
  </w:style>
  <w:style w:type="paragraph" w:styleId="a6">
    <w:name w:val="Balloon Text"/>
    <w:basedOn w:val="a"/>
    <w:semiHidden/>
    <w:rsid w:val="00357A59"/>
    <w:rPr>
      <w:rFonts w:ascii="Tahoma" w:hAnsi="Tahoma"/>
      <w:sz w:val="16"/>
      <w:szCs w:val="18"/>
    </w:rPr>
  </w:style>
  <w:style w:type="paragraph" w:styleId="a7">
    <w:name w:val="header"/>
    <w:basedOn w:val="a"/>
    <w:link w:val="a8"/>
    <w:uiPriority w:val="99"/>
    <w:rsid w:val="00246369"/>
    <w:pPr>
      <w:tabs>
        <w:tab w:val="center" w:pos="4153"/>
        <w:tab w:val="right" w:pos="8306"/>
      </w:tabs>
    </w:pPr>
    <w:rPr>
      <w:szCs w:val="28"/>
      <w:lang w:val="x-none"/>
    </w:rPr>
  </w:style>
  <w:style w:type="paragraph" w:styleId="a9">
    <w:name w:val="Body Text Indent"/>
    <w:basedOn w:val="a"/>
    <w:rsid w:val="00D71278"/>
    <w:pPr>
      <w:ind w:firstLine="720"/>
    </w:pPr>
    <w:rPr>
      <w:rFonts w:ascii="AngsanaUPC" w:eastAsia="Cordia New" w:hAnsi="AngsanaUPC" w:cs="AngsanaUPC"/>
      <w:sz w:val="32"/>
      <w:szCs w:val="32"/>
    </w:rPr>
  </w:style>
  <w:style w:type="paragraph" w:styleId="30">
    <w:name w:val="Body Text Indent 3"/>
    <w:basedOn w:val="a"/>
    <w:rsid w:val="00D71278"/>
    <w:pPr>
      <w:ind w:firstLine="720"/>
      <w:jc w:val="both"/>
    </w:pPr>
    <w:rPr>
      <w:rFonts w:ascii="AngsanaUPC" w:eastAsia="Cordia New" w:hAnsi="AngsanaUPC" w:cs="AngsanaUPC"/>
      <w:sz w:val="32"/>
      <w:szCs w:val="32"/>
    </w:rPr>
  </w:style>
  <w:style w:type="paragraph" w:styleId="aa">
    <w:name w:val="Body Text"/>
    <w:basedOn w:val="a"/>
    <w:rsid w:val="00B823E7"/>
    <w:pPr>
      <w:spacing w:after="120"/>
    </w:pPr>
    <w:rPr>
      <w:szCs w:val="28"/>
    </w:rPr>
  </w:style>
  <w:style w:type="paragraph" w:styleId="20">
    <w:name w:val="Body Text Indent 2"/>
    <w:basedOn w:val="a"/>
    <w:rsid w:val="00B823E7"/>
    <w:pPr>
      <w:ind w:firstLine="1260"/>
      <w:jc w:val="both"/>
    </w:pPr>
    <w:rPr>
      <w:rFonts w:ascii="AngsanaUPC" w:eastAsia="Times New Roman" w:hAnsi="AngsanaUPC" w:cs="AngsanaUPC"/>
      <w:sz w:val="32"/>
      <w:szCs w:val="32"/>
      <w:lang w:eastAsia="en-US"/>
    </w:rPr>
  </w:style>
  <w:style w:type="paragraph" w:styleId="21">
    <w:name w:val="Body Text 2"/>
    <w:basedOn w:val="a"/>
    <w:rsid w:val="00B823E7"/>
    <w:pPr>
      <w:ind w:firstLine="720"/>
    </w:pPr>
    <w:rPr>
      <w:rFonts w:ascii="AngsanaUPC" w:eastAsia="Times New Roman" w:hAnsi="AngsanaUPC" w:cs="AngsanaUPC"/>
      <w:sz w:val="32"/>
      <w:szCs w:val="32"/>
      <w:lang w:eastAsia="en-US"/>
    </w:rPr>
  </w:style>
  <w:style w:type="paragraph" w:styleId="31">
    <w:name w:val="Body Text 3"/>
    <w:basedOn w:val="a"/>
    <w:rsid w:val="00B823E7"/>
    <w:pPr>
      <w:jc w:val="both"/>
    </w:pPr>
    <w:rPr>
      <w:rFonts w:ascii="AngsanaUPC" w:eastAsia="Times New Roman" w:hAnsi="AngsanaUPC" w:cs="AngsanaUPC"/>
      <w:sz w:val="32"/>
      <w:szCs w:val="32"/>
      <w:lang w:eastAsia="en-US"/>
    </w:rPr>
  </w:style>
  <w:style w:type="paragraph" w:styleId="ab">
    <w:name w:val="Block Text"/>
    <w:basedOn w:val="a"/>
    <w:rsid w:val="00B823E7"/>
    <w:pPr>
      <w:ind w:left="720" w:right="749"/>
      <w:jc w:val="both"/>
    </w:pPr>
    <w:rPr>
      <w:rFonts w:ascii="AngsanaUPC" w:eastAsia="Times New Roman" w:hAnsi="AngsanaUPC" w:cs="AngsanaUPC"/>
      <w:sz w:val="32"/>
      <w:szCs w:val="32"/>
      <w:lang w:eastAsia="en-US"/>
    </w:rPr>
  </w:style>
  <w:style w:type="paragraph" w:styleId="10">
    <w:name w:val="toc 1"/>
    <w:basedOn w:val="a"/>
    <w:next w:val="a"/>
    <w:autoRedefine/>
    <w:semiHidden/>
    <w:rsid w:val="00B823E7"/>
    <w:pPr>
      <w:ind w:firstLine="1530"/>
      <w:jc w:val="both"/>
    </w:pPr>
    <w:rPr>
      <w:rFonts w:ascii="Cordia New" w:eastAsia="Times New Roman" w:hAnsi="Cordia New" w:cs="Cordia New"/>
      <w:b/>
      <w:bCs/>
      <w:sz w:val="32"/>
      <w:szCs w:val="32"/>
      <w:lang w:eastAsia="en-US"/>
    </w:rPr>
  </w:style>
  <w:style w:type="paragraph" w:customStyle="1" w:styleId="ac">
    <w:name w:val="???????????"/>
    <w:basedOn w:val="a"/>
    <w:rsid w:val="00B823E7"/>
    <w:pPr>
      <w:ind w:right="386" w:firstLine="720"/>
      <w:jc w:val="both"/>
    </w:pPr>
    <w:rPr>
      <w:rFonts w:ascii="CordiaUPC" w:eastAsia="Times New Roman" w:hAnsi="CordiaUPC" w:cs="CordiaUPC"/>
      <w:sz w:val="32"/>
      <w:szCs w:val="32"/>
      <w:lang w:eastAsia="en-US"/>
    </w:rPr>
  </w:style>
  <w:style w:type="paragraph" w:customStyle="1" w:styleId="example">
    <w:name w:val="example"/>
    <w:basedOn w:val="a"/>
    <w:rsid w:val="00B823E7"/>
    <w:pPr>
      <w:ind w:firstLine="720"/>
      <w:jc w:val="center"/>
    </w:pPr>
    <w:rPr>
      <w:rFonts w:ascii="CordiaUPC" w:eastAsia="Times New Roman" w:hAnsi="CordiaUPC" w:cs="CordiaUPC"/>
      <w:i/>
      <w:iCs/>
      <w:sz w:val="36"/>
      <w:szCs w:val="36"/>
      <w:lang w:eastAsia="en-US"/>
    </w:rPr>
  </w:style>
  <w:style w:type="paragraph" w:customStyle="1" w:styleId="REG1">
    <w:name w:val="REG_1"/>
    <w:basedOn w:val="ac"/>
    <w:rsid w:val="00B823E7"/>
    <w:pPr>
      <w:ind w:right="11"/>
      <w:jc w:val="center"/>
    </w:pPr>
    <w:rPr>
      <w:b/>
      <w:bCs/>
    </w:rPr>
  </w:style>
  <w:style w:type="paragraph" w:customStyle="1" w:styleId="ref">
    <w:name w:val="ref"/>
    <w:basedOn w:val="a"/>
    <w:rsid w:val="00B823E7"/>
    <w:pPr>
      <w:spacing w:before="120"/>
      <w:ind w:firstLine="720"/>
      <w:jc w:val="both"/>
    </w:pPr>
    <w:rPr>
      <w:rFonts w:ascii="AngsanaUPC" w:eastAsia="Times New Roman" w:hAnsi="AngsanaUPC" w:cs="AngsanaUPC"/>
      <w:b/>
      <w:bCs/>
      <w:i/>
      <w:iCs/>
      <w:sz w:val="32"/>
      <w:szCs w:val="32"/>
      <w:lang w:eastAsia="en-US"/>
    </w:rPr>
  </w:style>
  <w:style w:type="paragraph" w:customStyle="1" w:styleId="ref2">
    <w:name w:val="ref_2"/>
    <w:basedOn w:val="a"/>
    <w:rsid w:val="00B823E7"/>
    <w:pPr>
      <w:spacing w:before="60"/>
      <w:ind w:firstLine="720"/>
      <w:jc w:val="both"/>
    </w:pPr>
    <w:rPr>
      <w:rFonts w:ascii="AngsanaUPC" w:eastAsia="Times New Roman" w:hAnsi="AngsanaUPC" w:cs="AngsanaUPC"/>
      <w:b/>
      <w:bCs/>
      <w:i/>
      <w:iCs/>
      <w:sz w:val="32"/>
      <w:szCs w:val="32"/>
      <w:lang w:eastAsia="en-US"/>
    </w:rPr>
  </w:style>
  <w:style w:type="paragraph" w:customStyle="1" w:styleId="exmbiblio">
    <w:name w:val="exm_biblio"/>
    <w:basedOn w:val="a"/>
    <w:rsid w:val="00B823E7"/>
    <w:pPr>
      <w:ind w:left="720" w:hanging="720"/>
    </w:pPr>
    <w:rPr>
      <w:rFonts w:ascii="AngsanaUPC" w:eastAsia="Times New Roman" w:hAnsi="AngsanaUPC" w:cs="AngsanaUPC"/>
      <w:sz w:val="32"/>
      <w:szCs w:val="32"/>
      <w:lang w:eastAsia="en-US"/>
    </w:rPr>
  </w:style>
  <w:style w:type="paragraph" w:customStyle="1" w:styleId="formatthai">
    <w:name w:val="format_thai"/>
    <w:basedOn w:val="a"/>
    <w:rsid w:val="00B823E7"/>
    <w:pPr>
      <w:ind w:left="1440" w:hanging="720"/>
    </w:pPr>
    <w:rPr>
      <w:rFonts w:ascii="CordiaUPC" w:eastAsia="Times New Roman" w:hAnsi="CordiaUPC" w:cs="CordiaUPC"/>
      <w:color w:val="0000FF"/>
      <w:sz w:val="32"/>
      <w:szCs w:val="32"/>
      <w:lang w:eastAsia="en-US"/>
    </w:rPr>
  </w:style>
  <w:style w:type="paragraph" w:styleId="ad">
    <w:name w:val="Title"/>
    <w:basedOn w:val="a"/>
    <w:qFormat/>
    <w:rsid w:val="00B823E7"/>
    <w:pPr>
      <w:spacing w:before="120"/>
      <w:jc w:val="center"/>
    </w:pPr>
    <w:rPr>
      <w:rFonts w:ascii="AngsanaUPC" w:eastAsia="Cordia New" w:hAnsi="AngsanaUPC" w:cs="AngsanaUPC"/>
      <w:b/>
      <w:bCs/>
      <w:sz w:val="32"/>
      <w:szCs w:val="32"/>
      <w:lang w:eastAsia="en-US"/>
    </w:rPr>
  </w:style>
  <w:style w:type="paragraph" w:styleId="ae">
    <w:name w:val="Subtitle"/>
    <w:basedOn w:val="a"/>
    <w:qFormat/>
    <w:rsid w:val="00B823E7"/>
    <w:pPr>
      <w:jc w:val="center"/>
    </w:pPr>
    <w:rPr>
      <w:rFonts w:eastAsia="Cordia New" w:cs="AngsanaUPC"/>
      <w:b/>
      <w:bCs/>
      <w:sz w:val="44"/>
      <w:szCs w:val="44"/>
      <w:lang w:eastAsia="th-TH"/>
    </w:rPr>
  </w:style>
  <w:style w:type="paragraph" w:styleId="af">
    <w:name w:val="caption"/>
    <w:basedOn w:val="a"/>
    <w:next w:val="a"/>
    <w:qFormat/>
    <w:rsid w:val="007C7178"/>
    <w:pPr>
      <w:spacing w:before="240"/>
      <w:jc w:val="center"/>
    </w:pPr>
    <w:rPr>
      <w:rFonts w:ascii="AngsanaUPC" w:eastAsia="Cordia New" w:hAnsi="AngsanaUPC" w:cs="AngsanaUPC"/>
      <w:b/>
      <w:bCs/>
      <w:sz w:val="32"/>
      <w:szCs w:val="32"/>
      <w:lang w:eastAsia="en-US"/>
    </w:rPr>
  </w:style>
  <w:style w:type="table" w:styleId="af0">
    <w:name w:val="Table Grid"/>
    <w:basedOn w:val="a1"/>
    <w:rsid w:val="007C7178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Bullet"/>
    <w:basedOn w:val="a"/>
    <w:rsid w:val="007C7178"/>
    <w:pPr>
      <w:ind w:left="360" w:hanging="360"/>
    </w:pPr>
    <w:rPr>
      <w:rFonts w:ascii="AngsanaUPC" w:eastAsia="Times New Roman" w:hAnsi="AngsanaUPC" w:cs="AngsanaUPC"/>
      <w:sz w:val="20"/>
      <w:szCs w:val="20"/>
      <w:lang w:eastAsia="en-US"/>
    </w:rPr>
  </w:style>
  <w:style w:type="paragraph" w:customStyle="1" w:styleId="af2">
    <w:name w:val="รายการอ้างอิง"/>
    <w:basedOn w:val="a"/>
    <w:rsid w:val="00A77DD6"/>
    <w:pPr>
      <w:ind w:left="720" w:hanging="720"/>
    </w:pPr>
    <w:rPr>
      <w:rFonts w:ascii="Cordia New" w:eastAsia="Cordia New" w:hAnsi="Cordia New" w:cs="Cordia New"/>
      <w:sz w:val="32"/>
      <w:szCs w:val="32"/>
      <w:lang w:eastAsia="en-US"/>
    </w:rPr>
  </w:style>
  <w:style w:type="character" w:customStyle="1" w:styleId="a8">
    <w:name w:val="หัวกระดาษ อักขระ"/>
    <w:link w:val="a7"/>
    <w:uiPriority w:val="99"/>
    <w:rsid w:val="00763078"/>
    <w:rPr>
      <w:rFonts w:eastAsia="SimSun"/>
      <w:sz w:val="24"/>
      <w:szCs w:val="28"/>
      <w:lang w:eastAsia="zh-CN"/>
    </w:rPr>
  </w:style>
  <w:style w:type="paragraph" w:customStyle="1" w:styleId="af3">
    <w:name w:val="รายการย่อหน้า"/>
    <w:basedOn w:val="a"/>
    <w:uiPriority w:val="34"/>
    <w:qFormat/>
    <w:rsid w:val="00DE7672"/>
    <w:pPr>
      <w:ind w:left="720"/>
      <w:contextualSpacing/>
    </w:pPr>
    <w:rPr>
      <w:szCs w:val="30"/>
    </w:rPr>
  </w:style>
  <w:style w:type="paragraph" w:customStyle="1" w:styleId="ListParagraph1">
    <w:name w:val="List Paragraph1"/>
    <w:basedOn w:val="a"/>
    <w:rsid w:val="00C9387C"/>
    <w:pPr>
      <w:spacing w:after="200" w:line="276" w:lineRule="auto"/>
      <w:ind w:left="720"/>
    </w:pPr>
    <w:rPr>
      <w:rFonts w:ascii="Calibri" w:eastAsia="Calibri" w:hAnsi="Calibri" w:cs="Cordia New"/>
      <w:sz w:val="22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3611;&#3637;&#3585;&#3634;&#3619;&#3624;&#3638;&#3585;&#3625;&#3634;%202559\&#3627;&#3621;&#3633;&#3585;&#3626;&#3641;&#3605;&#3619;&#3631;%202559\&#3650;&#3588;&#3619;&#3591;&#3626;&#3619;&#3657;&#3634;&#3591;&#3627;&#3621;&#3633;&#3585;&#3626;&#3641;&#3605;&#3619;%20Template.dot" TargetMode="Externa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4CD48-34D5-4883-AADC-4D38300DB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โครงสร้างหลักสูตร Template.dot</Template>
  <TotalTime>18</TotalTime>
  <Pages>3</Pages>
  <Words>169</Words>
  <Characters>969</Characters>
  <Application>Microsoft Office Word</Application>
  <DocSecurity>0</DocSecurity>
  <Lines>8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ข้อ ๓๕</vt:lpstr>
      <vt:lpstr>ข้อ ๓๕</vt:lpstr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ข้อ ๓๕</dc:title>
  <dc:subject/>
  <dc:creator>ACER intel atom</dc:creator>
  <cp:keywords/>
  <cp:lastModifiedBy>withawat duangpummes</cp:lastModifiedBy>
  <cp:revision>11</cp:revision>
  <cp:lastPrinted>2016-09-15T03:49:00Z</cp:lastPrinted>
  <dcterms:created xsi:type="dcterms:W3CDTF">2017-12-04T04:25:00Z</dcterms:created>
  <dcterms:modified xsi:type="dcterms:W3CDTF">2018-02-08T07:17:00Z</dcterms:modified>
</cp:coreProperties>
</file>